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5BE35E" w14:textId="54A15B29" w:rsidR="006355FB" w:rsidRPr="009D7EEA" w:rsidRDefault="00A42601" w:rsidP="009D7EEA">
      <w:pPr>
        <w:pStyle w:val="Heading1"/>
        <w:spacing w:before="240" w:line="240" w:lineRule="auto"/>
        <w:rPr>
          <w:color w:val="002664"/>
          <w:lang w:val="en-AU"/>
        </w:rPr>
      </w:pPr>
      <w:r w:rsidRPr="009D7EEA">
        <w:rPr>
          <w:color w:val="002664"/>
          <w:lang w:val="en-AU"/>
        </w:rPr>
        <w:t>Vaccines to p</w:t>
      </w:r>
      <w:r w:rsidR="00F90D32" w:rsidRPr="009D7EEA">
        <w:rPr>
          <w:color w:val="002664"/>
          <w:lang w:val="en-AU"/>
        </w:rPr>
        <w:t>rotect you and your</w:t>
      </w:r>
      <w:r w:rsidR="00BB651F" w:rsidRPr="009D7EEA">
        <w:rPr>
          <w:color w:val="002664"/>
          <w:lang w:val="en-AU"/>
        </w:rPr>
        <w:t> </w:t>
      </w:r>
      <w:r w:rsidR="00F90D32" w:rsidRPr="009D7EEA">
        <w:rPr>
          <w:color w:val="002664"/>
          <w:lang w:val="en-AU"/>
        </w:rPr>
        <w:t>baby</w:t>
      </w:r>
    </w:p>
    <w:p w14:paraId="4365B2C4" w14:textId="7B3A35D2" w:rsidR="00151817" w:rsidRPr="009D7EEA" w:rsidRDefault="009D7EEA" w:rsidP="006B5490">
      <w:pPr>
        <w:spacing w:before="360" w:after="360"/>
        <w:rPr>
          <w:color w:val="000000"/>
          <w:sz w:val="32"/>
          <w:szCs w:val="32"/>
        </w:rPr>
      </w:pPr>
      <w:r w:rsidRPr="009D7EEA">
        <w:rPr>
          <w:color w:val="000000"/>
          <w:sz w:val="32"/>
          <w:szCs w:val="32"/>
        </w:rPr>
        <w:t xml:space="preserve">A text-only </w:t>
      </w:r>
      <w:r w:rsidR="00151817" w:rsidRPr="009D7EEA">
        <w:rPr>
          <w:color w:val="000000"/>
          <w:sz w:val="32"/>
          <w:szCs w:val="32"/>
        </w:rPr>
        <w:t>Easy Read version</w:t>
      </w:r>
    </w:p>
    <w:p w14:paraId="2F87D448" w14:textId="1ED33C06" w:rsidR="00D97EAF" w:rsidRDefault="00D97EAF" w:rsidP="00D97EAF">
      <w:pPr>
        <w:pStyle w:val="TOCHeading"/>
      </w:pPr>
      <w:bookmarkStart w:id="0" w:name="_Toc349720822"/>
      <w:bookmarkStart w:id="1" w:name="_Toc513644158"/>
      <w:r w:rsidRPr="009E592B">
        <w:t xml:space="preserve">How to use this </w:t>
      </w:r>
      <w:bookmarkStart w:id="2" w:name="document_format"/>
      <w:bookmarkEnd w:id="0"/>
      <w:bookmarkEnd w:id="1"/>
      <w:sdt>
        <w:sdtPr>
          <w:id w:val="-254214796"/>
          <w:placeholder>
            <w:docPart w:val="2A692793B1A24999BD539464E48E6F7E"/>
          </w:placeholder>
        </w:sdtPr>
        <w:sdtEndPr/>
        <w:sdtContent>
          <w:r w:rsidR="00983059">
            <w:rPr>
              <w:lang w:val="en-US"/>
            </w:rPr>
            <w:t>fact</w:t>
          </w:r>
          <w:r w:rsidR="00776815">
            <w:rPr>
              <w:lang w:val="en-US"/>
            </w:rPr>
            <w:t xml:space="preserve"> </w:t>
          </w:r>
          <w:r w:rsidR="00983059">
            <w:rPr>
              <w:lang w:val="en-US"/>
            </w:rPr>
            <w:t>sheet</w:t>
          </w:r>
        </w:sdtContent>
      </w:sdt>
      <w:bookmarkEnd w:id="2"/>
    </w:p>
    <w:p w14:paraId="7DBF84EE" w14:textId="77777777" w:rsidR="009D7EEA" w:rsidRDefault="009D7EEA" w:rsidP="009D7EEA">
      <w:pPr>
        <w:pBdr>
          <w:top w:val="single" w:sz="4" w:space="1" w:color="FFFFFF"/>
          <w:left w:val="single" w:sz="4" w:space="4" w:color="FFFFFF"/>
          <w:bottom w:val="single" w:sz="4" w:space="1" w:color="FFFFFF"/>
          <w:right w:val="single" w:sz="4" w:space="4" w:color="FFFFFF"/>
        </w:pBdr>
      </w:pPr>
      <w:r>
        <w:t xml:space="preserve">We are NSW Health. </w:t>
      </w:r>
    </w:p>
    <w:p w14:paraId="375B9CF1" w14:textId="77777777" w:rsidR="009D7EEA" w:rsidRPr="00DE5417" w:rsidRDefault="009D7EEA" w:rsidP="009D7EEA">
      <w:r>
        <w:t xml:space="preserve">We wrote this </w:t>
      </w:r>
      <w:r>
        <w:rPr>
          <w:highlight w:val="yellow"/>
        </w:rPr>
        <w:fldChar w:fldCharType="begin"/>
      </w:r>
      <w:r>
        <w:instrText xml:space="preserve"> REF document_format \h </w:instrText>
      </w:r>
      <w:r>
        <w:rPr>
          <w:highlight w:val="yellow"/>
        </w:rPr>
        <w:instrText xml:space="preserve"> \* MERGEFORMAT </w:instrText>
      </w:r>
      <w:r>
        <w:rPr>
          <w:highlight w:val="yellow"/>
        </w:rPr>
      </w:r>
      <w:r>
        <w:rPr>
          <w:highlight w:val="yellow"/>
        </w:rPr>
        <w:fldChar w:fldCharType="separate"/>
      </w:r>
      <w:sdt>
        <w:sdtPr>
          <w:id w:val="-1409687157"/>
          <w:placeholder>
            <w:docPart w:val="9163988B730946D1A8FF1AB32A3977D5"/>
          </w:placeholder>
        </w:sdtPr>
        <w:sdtEndPr/>
        <w:sdtContent>
          <w:r>
            <w:t>fact sheet</w:t>
          </w:r>
        </w:sdtContent>
      </w:sdt>
      <w:r>
        <w:rPr>
          <w:highlight w:val="yellow"/>
        </w:rPr>
        <w:fldChar w:fldCharType="end"/>
      </w:r>
      <w:r>
        <w:t>.</w:t>
      </w:r>
    </w:p>
    <w:p w14:paraId="50A09467" w14:textId="77777777" w:rsidR="009D7EEA" w:rsidRDefault="009D7EEA" w:rsidP="009D7EEA">
      <w:pPr>
        <w:pBdr>
          <w:top w:val="single" w:sz="4" w:space="1" w:color="FFFFFF"/>
          <w:left w:val="single" w:sz="4" w:space="4" w:color="FFFFFF"/>
          <w:bottom w:val="single" w:sz="4" w:space="1" w:color="FFFFFF"/>
          <w:right w:val="single" w:sz="4" w:space="4" w:color="FFFFFF"/>
        </w:pBdr>
      </w:pPr>
      <w:r>
        <w:t xml:space="preserve">We wrote some words in </w:t>
      </w:r>
      <w:r w:rsidRPr="001C28AC">
        <w:rPr>
          <w:rStyle w:val="Strong"/>
        </w:rPr>
        <w:t>bold</w:t>
      </w:r>
      <w:r w:rsidRPr="001C28AC">
        <w:t>.</w:t>
      </w:r>
    </w:p>
    <w:p w14:paraId="3B6A1EDE" w14:textId="77777777" w:rsidR="009D7EEA" w:rsidRDefault="009D7EEA" w:rsidP="009D7EEA">
      <w:pPr>
        <w:pBdr>
          <w:top w:val="single" w:sz="4" w:space="1" w:color="FFFFFF"/>
          <w:left w:val="single" w:sz="4" w:space="4" w:color="FFFFFF"/>
          <w:bottom w:val="single" w:sz="4" w:space="1" w:color="FFFFFF"/>
          <w:right w:val="single" w:sz="4" w:space="4" w:color="FFFFFF"/>
        </w:pBdr>
      </w:pPr>
      <w:r>
        <w:t>We explain what these words mean.</w:t>
      </w:r>
    </w:p>
    <w:p w14:paraId="712EF041" w14:textId="2BB1591C" w:rsidR="009D7EEA" w:rsidRPr="00DE5417" w:rsidRDefault="009D7EEA" w:rsidP="009D7EEA">
      <w:pPr>
        <w:pBdr>
          <w:top w:val="single" w:sz="4" w:space="1" w:color="FFFFFF"/>
          <w:left w:val="single" w:sz="4" w:space="4" w:color="FFFFFF"/>
          <w:bottom w:val="single" w:sz="4" w:space="1" w:color="FFFFFF"/>
          <w:right w:val="single" w:sz="4" w:space="4" w:color="FFFFFF"/>
        </w:pBdr>
      </w:pPr>
      <w:r>
        <w:t>There is also a list of these word</w:t>
      </w:r>
      <w:r w:rsidR="00BD4BDE">
        <w:t>s</w:t>
      </w:r>
      <w:r>
        <w:t xml:space="preserve"> on page</w:t>
      </w:r>
      <w:r w:rsidRPr="0032388B">
        <w:t xml:space="preserve"> </w:t>
      </w:r>
      <w:r w:rsidR="00191B7F" w:rsidRPr="00191B7F">
        <w:rPr>
          <w:color w:val="002664"/>
          <w:u w:val="single"/>
        </w:rPr>
        <w:fldChar w:fldCharType="begin"/>
      </w:r>
      <w:r w:rsidR="00191B7F" w:rsidRPr="00191B7F">
        <w:rPr>
          <w:color w:val="002664"/>
          <w:u w:val="single"/>
        </w:rPr>
        <w:instrText xml:space="preserve"> PAGEREF _Ref204785986 \h </w:instrText>
      </w:r>
      <w:r w:rsidR="00191B7F" w:rsidRPr="00191B7F">
        <w:rPr>
          <w:color w:val="002664"/>
          <w:u w:val="single"/>
        </w:rPr>
      </w:r>
      <w:r w:rsidR="00191B7F" w:rsidRPr="00191B7F">
        <w:rPr>
          <w:color w:val="002664"/>
          <w:u w:val="single"/>
        </w:rPr>
        <w:fldChar w:fldCharType="separate"/>
      </w:r>
      <w:r w:rsidR="00191B7F" w:rsidRPr="00191B7F">
        <w:rPr>
          <w:color w:val="002664"/>
          <w:u w:val="single"/>
        </w:rPr>
        <w:t>9</w:t>
      </w:r>
      <w:r w:rsidR="00191B7F" w:rsidRPr="00191B7F">
        <w:rPr>
          <w:color w:val="002664"/>
          <w:u w:val="single"/>
        </w:rPr>
        <w:fldChar w:fldCharType="end"/>
      </w:r>
      <w:r>
        <w:t>.</w:t>
      </w:r>
    </w:p>
    <w:p w14:paraId="30C3E400" w14:textId="77777777" w:rsidR="009D7EEA" w:rsidRDefault="009D7EEA" w:rsidP="009D7EEA">
      <w:pPr>
        <w:pBdr>
          <w:top w:val="single" w:sz="4" w:space="1" w:color="FFFFFF"/>
          <w:left w:val="single" w:sz="4" w:space="4" w:color="FFFFFF"/>
          <w:bottom w:val="single" w:sz="4" w:space="1" w:color="FFFFFF"/>
          <w:right w:val="single" w:sz="4" w:space="4" w:color="FFFFFF"/>
        </w:pBdr>
      </w:pPr>
      <w:r>
        <w:t>You can ask someone you trust for support to:</w:t>
      </w:r>
    </w:p>
    <w:p w14:paraId="660EAD8A" w14:textId="77777777" w:rsidR="009D7EEA" w:rsidRDefault="009D7EEA" w:rsidP="009D7EEA">
      <w:pPr>
        <w:pStyle w:val="ListParagraph"/>
        <w:numPr>
          <w:ilvl w:val="0"/>
          <w:numId w:val="17"/>
        </w:numPr>
        <w:spacing w:after="120"/>
      </w:pPr>
      <w:r>
        <w:t xml:space="preserve">read this </w:t>
      </w:r>
      <w:r>
        <w:rPr>
          <w:highlight w:val="yellow"/>
        </w:rPr>
        <w:fldChar w:fldCharType="begin"/>
      </w:r>
      <w:r>
        <w:instrText xml:space="preserve"> REF document_format \h </w:instrText>
      </w:r>
      <w:r>
        <w:rPr>
          <w:highlight w:val="yellow"/>
        </w:rPr>
        <w:instrText xml:space="preserve"> \* MERGEFORMAT </w:instrText>
      </w:r>
      <w:r>
        <w:rPr>
          <w:highlight w:val="yellow"/>
        </w:rPr>
      </w:r>
      <w:r>
        <w:rPr>
          <w:highlight w:val="yellow"/>
        </w:rPr>
        <w:fldChar w:fldCharType="separate"/>
      </w:r>
      <w:sdt>
        <w:sdtPr>
          <w:id w:val="-1601092460"/>
          <w:placeholder>
            <w:docPart w:val="304DC9B29FE249959E6667CB1CF74D3F"/>
          </w:placeholder>
        </w:sdtPr>
        <w:sdtEndPr/>
        <w:sdtContent>
          <w:r>
            <w:t>fact sheet</w:t>
          </w:r>
        </w:sdtContent>
      </w:sdt>
      <w:r>
        <w:rPr>
          <w:highlight w:val="yellow"/>
        </w:rPr>
        <w:fldChar w:fldCharType="end"/>
      </w:r>
    </w:p>
    <w:p w14:paraId="5C24634B" w14:textId="77777777" w:rsidR="009D7EEA" w:rsidRPr="00DE5417" w:rsidRDefault="009D7EEA" w:rsidP="006B5490">
      <w:pPr>
        <w:pStyle w:val="ListParagraph"/>
        <w:ind w:left="720" w:hanging="360"/>
      </w:pPr>
      <w:r>
        <w:t>find more information.</w:t>
      </w:r>
    </w:p>
    <w:p w14:paraId="7B021E1E" w14:textId="77777777" w:rsidR="009D7EEA" w:rsidRDefault="009D7EEA" w:rsidP="009D7EEA">
      <w:pPr>
        <w:pBdr>
          <w:top w:val="single" w:sz="4" w:space="1" w:color="FFFFFF"/>
          <w:left w:val="single" w:sz="4" w:space="4" w:color="FFFFFF"/>
          <w:bottom w:val="single" w:sz="4" w:space="1" w:color="FFFFFF"/>
          <w:right w:val="single" w:sz="4" w:space="4" w:color="FFFFFF"/>
        </w:pBdr>
      </w:pPr>
      <w:r w:rsidRPr="000F6E4B">
        <w:t xml:space="preserve">This </w:t>
      </w:r>
      <w:r>
        <w:t xml:space="preserve">is an </w:t>
      </w:r>
      <w:r w:rsidRPr="000F6E4B">
        <w:t>Easy R</w:t>
      </w:r>
      <w:r>
        <w:t xml:space="preserve">ead summary of another </w:t>
      </w:r>
      <w:r>
        <w:rPr>
          <w:highlight w:val="yellow"/>
        </w:rPr>
        <w:fldChar w:fldCharType="begin"/>
      </w:r>
      <w:r>
        <w:instrText xml:space="preserve"> REF document_format \h </w:instrText>
      </w:r>
      <w:r>
        <w:rPr>
          <w:highlight w:val="yellow"/>
        </w:rPr>
        <w:instrText xml:space="preserve"> \* MERGEFORMAT </w:instrText>
      </w:r>
      <w:r>
        <w:rPr>
          <w:highlight w:val="yellow"/>
        </w:rPr>
      </w:r>
      <w:r>
        <w:rPr>
          <w:highlight w:val="yellow"/>
        </w:rPr>
        <w:fldChar w:fldCharType="separate"/>
      </w:r>
      <w:sdt>
        <w:sdtPr>
          <w:id w:val="1493373615"/>
          <w:placeholder>
            <w:docPart w:val="3C25AC77623F46C8AF3DD16AF137177F"/>
          </w:placeholder>
        </w:sdtPr>
        <w:sdtEndPr/>
        <w:sdtContent>
          <w:r>
            <w:t>fact sheet</w:t>
          </w:r>
        </w:sdtContent>
      </w:sdt>
      <w:r>
        <w:rPr>
          <w:highlight w:val="yellow"/>
        </w:rPr>
        <w:fldChar w:fldCharType="end"/>
      </w:r>
      <w:r w:rsidRPr="000F6E4B">
        <w:t xml:space="preserve">. </w:t>
      </w:r>
    </w:p>
    <w:p w14:paraId="1B4A57FE" w14:textId="77777777" w:rsidR="009D7EEA" w:rsidRPr="00DE5417" w:rsidRDefault="009D7EEA" w:rsidP="009D7EEA">
      <w:r>
        <w:t>It</w:t>
      </w:r>
      <w:r w:rsidRPr="00546180">
        <w:t xml:space="preserve"> only includes</w:t>
      </w:r>
      <w:r>
        <w:t xml:space="preserve"> </w:t>
      </w:r>
      <w:r w:rsidRPr="00546180">
        <w:t>the most important</w:t>
      </w:r>
      <w:r>
        <w:t> </w:t>
      </w:r>
      <w:r w:rsidRPr="00546180">
        <w:t>ideas.</w:t>
      </w:r>
    </w:p>
    <w:p w14:paraId="0E1E5EC1" w14:textId="77777777" w:rsidR="009D7EEA" w:rsidRPr="003E59F6" w:rsidRDefault="009D7EEA" w:rsidP="009D7EEA">
      <w:pPr>
        <w:pBdr>
          <w:top w:val="single" w:sz="4" w:space="1" w:color="FFFFFF"/>
          <w:left w:val="single" w:sz="4" w:space="4" w:color="FFFFFF"/>
          <w:bottom w:val="single" w:sz="4" w:space="1" w:color="FFFFFF"/>
          <w:right w:val="single" w:sz="4" w:space="4" w:color="FFFFFF"/>
        </w:pBdr>
      </w:pPr>
      <w:r w:rsidRPr="003E59F6">
        <w:t xml:space="preserve">You can find the other </w:t>
      </w:r>
      <w:r>
        <w:fldChar w:fldCharType="begin"/>
      </w:r>
      <w:r>
        <w:instrText xml:space="preserve"> REF document_format \h  \* MERGEFORMAT </w:instrText>
      </w:r>
      <w:r>
        <w:fldChar w:fldCharType="separate"/>
      </w:r>
      <w:sdt>
        <w:sdtPr>
          <w:id w:val="1792943091"/>
          <w:placeholder>
            <w:docPart w:val="CE69AB20123E403489082CDBFBE67D2A"/>
          </w:placeholder>
        </w:sdtPr>
        <w:sdtEndPr/>
        <w:sdtContent>
          <w:r>
            <w:t>fact sheet</w:t>
          </w:r>
        </w:sdtContent>
      </w:sdt>
      <w:r>
        <w:fldChar w:fldCharType="end"/>
      </w:r>
      <w:r>
        <w:t xml:space="preserve"> </w:t>
      </w:r>
      <w:r w:rsidRPr="003E59F6">
        <w:t>on our</w:t>
      </w:r>
      <w:r>
        <w:t xml:space="preserve"> </w:t>
      </w:r>
      <w:r w:rsidRPr="003E59F6">
        <w:t>website.</w:t>
      </w:r>
    </w:p>
    <w:p w14:paraId="3E25BD6C" w14:textId="77777777" w:rsidR="009D7EEA" w:rsidRPr="00792C86" w:rsidRDefault="009D7EEA" w:rsidP="009D7EEA">
      <w:pPr>
        <w:rPr>
          <w:rStyle w:val="Hyperlink"/>
        </w:rPr>
      </w:pPr>
      <w:hyperlink r:id="rId8" w:history="1">
        <w:r w:rsidRPr="00DB0F7C">
          <w:rPr>
            <w:rStyle w:val="Hyperlink"/>
          </w:rPr>
          <w:t>www.health.nsw.gov.au/immunisation/pages/pregnancy-vaccinations.aspx</w:t>
        </w:r>
      </w:hyperlink>
    </w:p>
    <w:p w14:paraId="3C78B181" w14:textId="54384BE7" w:rsidR="00641BF7" w:rsidRPr="004A4092" w:rsidRDefault="00151817" w:rsidP="00641BF7">
      <w:pPr>
        <w:pStyle w:val="TOCHeading"/>
        <w:spacing w:after="960"/>
        <w:rPr>
          <w:lang w:val="en-AU"/>
        </w:rPr>
      </w:pPr>
      <w:r>
        <w:br w:type="page"/>
      </w:r>
      <w:r w:rsidR="004A4092">
        <w:rPr>
          <w:lang w:val="en-AU"/>
        </w:rPr>
        <w:lastRenderedPageBreak/>
        <w:t>What’s in this fact sheet?</w:t>
      </w:r>
    </w:p>
    <w:p w14:paraId="12AF667B" w14:textId="36BD8E41" w:rsidR="00191B7F" w:rsidRDefault="00641BF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AU"/>
          <w14:ligatures w14:val="standardContextual"/>
        </w:rPr>
      </w:pPr>
      <w:r>
        <w:fldChar w:fldCharType="begin"/>
      </w:r>
      <w:r>
        <w:instrText xml:space="preserve"> TOC \h \z \t "Heading 2,1" </w:instrText>
      </w:r>
      <w:r>
        <w:fldChar w:fldCharType="separate"/>
      </w:r>
      <w:hyperlink w:anchor="_Toc204786018" w:history="1">
        <w:r w:rsidR="00191B7F" w:rsidRPr="001E15DE">
          <w:rPr>
            <w:rStyle w:val="Hyperlink"/>
          </w:rPr>
          <w:t>How vaccines protect you and your baby</w:t>
        </w:r>
        <w:r w:rsidR="00191B7F">
          <w:rPr>
            <w:webHidden/>
          </w:rPr>
          <w:tab/>
        </w:r>
        <w:r w:rsidR="00191B7F">
          <w:rPr>
            <w:webHidden/>
          </w:rPr>
          <w:fldChar w:fldCharType="begin"/>
        </w:r>
        <w:r w:rsidR="00191B7F">
          <w:rPr>
            <w:webHidden/>
          </w:rPr>
          <w:instrText xml:space="preserve"> PAGEREF _Toc204786018 \h </w:instrText>
        </w:r>
        <w:r w:rsidR="00191B7F">
          <w:rPr>
            <w:webHidden/>
          </w:rPr>
        </w:r>
        <w:r w:rsidR="00191B7F">
          <w:rPr>
            <w:webHidden/>
          </w:rPr>
          <w:fldChar w:fldCharType="separate"/>
        </w:r>
        <w:r w:rsidR="00191B7F">
          <w:rPr>
            <w:webHidden/>
          </w:rPr>
          <w:t>3</w:t>
        </w:r>
        <w:r w:rsidR="00191B7F">
          <w:rPr>
            <w:webHidden/>
          </w:rPr>
          <w:fldChar w:fldCharType="end"/>
        </w:r>
      </w:hyperlink>
    </w:p>
    <w:p w14:paraId="6DFB279D" w14:textId="29622418" w:rsidR="00191B7F" w:rsidRDefault="00191B7F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AU"/>
          <w14:ligatures w14:val="standardContextual"/>
        </w:rPr>
      </w:pPr>
      <w:hyperlink w:anchor="_Toc204786019" w:history="1">
        <w:r w:rsidRPr="001E15DE">
          <w:rPr>
            <w:rStyle w:val="Hyperlink"/>
          </w:rPr>
          <w:t>Vaccines to get before you’re pregnant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_Toc204786019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572BB54F" w14:textId="2BC75A5F" w:rsidR="00191B7F" w:rsidRDefault="00191B7F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AU"/>
          <w14:ligatures w14:val="standardContextual"/>
        </w:rPr>
      </w:pPr>
      <w:hyperlink w:anchor="_Toc204786020" w:history="1">
        <w:r w:rsidRPr="001E15DE">
          <w:rPr>
            <w:rStyle w:val="Hyperlink"/>
          </w:rPr>
          <w:t>Vaccines to get when you’re pregnant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_Toc204786020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42D77A88" w14:textId="27532E3D" w:rsidR="00191B7F" w:rsidRDefault="00191B7F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AU"/>
          <w14:ligatures w14:val="standardContextual"/>
        </w:rPr>
      </w:pPr>
      <w:hyperlink w:anchor="_Toc204786021" w:history="1">
        <w:r w:rsidRPr="001E15DE">
          <w:rPr>
            <w:rStyle w:val="Hyperlink"/>
          </w:rPr>
          <w:t>Vaccines after your baby is born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_Toc204786021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5F847D49" w14:textId="4D881DC3" w:rsidR="00191B7F" w:rsidRDefault="00191B7F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AU"/>
          <w14:ligatures w14:val="standardContextual"/>
        </w:rPr>
      </w:pPr>
      <w:hyperlink w:anchor="_Toc204786022" w:history="1">
        <w:r w:rsidRPr="001E15DE">
          <w:rPr>
            <w:rStyle w:val="Hyperlink"/>
          </w:rPr>
          <w:t>Word list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_Toc204786022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78C7371A" w14:textId="3A0CA0BE" w:rsidR="00191B7F" w:rsidRDefault="00191B7F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AU"/>
          <w14:ligatures w14:val="standardContextual"/>
        </w:rPr>
      </w:pPr>
      <w:hyperlink w:anchor="_Toc204786023" w:history="1">
        <w:r w:rsidRPr="001E15DE">
          <w:rPr>
            <w:rStyle w:val="Hyperlink"/>
          </w:rPr>
          <w:t>Contact us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_Toc204786023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5682686A" w14:textId="0D99DBA1" w:rsidR="000C01D8" w:rsidRPr="000C01D8" w:rsidRDefault="00641BF7" w:rsidP="009D7EEA">
      <w:r>
        <w:fldChar w:fldCharType="end"/>
      </w:r>
      <w:r w:rsidR="000C01D8" w:rsidRPr="000C01D8">
        <w:br w:type="page"/>
      </w:r>
    </w:p>
    <w:p w14:paraId="4997E2EB" w14:textId="438EC0AC" w:rsidR="00151817" w:rsidRPr="004A4092" w:rsidRDefault="002725A8" w:rsidP="00F7649E">
      <w:pPr>
        <w:pStyle w:val="Heading2"/>
      </w:pPr>
      <w:bookmarkStart w:id="3" w:name="_Toc204786018"/>
      <w:r w:rsidRPr="004A4092">
        <w:lastRenderedPageBreak/>
        <w:t>How vaccines</w:t>
      </w:r>
      <w:r w:rsidR="001C2DEF" w:rsidRPr="004A4092">
        <w:t xml:space="preserve"> protect you and your baby</w:t>
      </w:r>
      <w:bookmarkEnd w:id="3"/>
    </w:p>
    <w:p w14:paraId="50130FC2" w14:textId="77777777" w:rsidR="009D7EEA" w:rsidRPr="00920A9D" w:rsidRDefault="009D7EEA" w:rsidP="009D7EEA">
      <w:r w:rsidRPr="001E0153">
        <w:rPr>
          <w:rStyle w:val="Strong"/>
        </w:rPr>
        <w:t>Vaccines</w:t>
      </w:r>
      <w:r>
        <w:t xml:space="preserve"> help protect you and your baby.</w:t>
      </w:r>
    </w:p>
    <w:p w14:paraId="065072A7" w14:textId="77777777" w:rsidR="009D7EEA" w:rsidRDefault="009D7EEA" w:rsidP="009D7EEA">
      <w:r w:rsidRPr="00920A9D">
        <w:t xml:space="preserve">A </w:t>
      </w:r>
      <w:r w:rsidRPr="0096277E">
        <w:t>vaccine</w:t>
      </w:r>
      <w:r w:rsidRPr="00920A9D">
        <w:t xml:space="preserve"> is</w:t>
      </w:r>
      <w:r>
        <w:t xml:space="preserve"> </w:t>
      </w:r>
      <w:r w:rsidRPr="00920A9D">
        <w:t xml:space="preserve">medicine </w:t>
      </w:r>
      <w:r>
        <w:t>that:</w:t>
      </w:r>
    </w:p>
    <w:p w14:paraId="574B16BB" w14:textId="77777777" w:rsidR="009D7EEA" w:rsidRDefault="009D7EEA" w:rsidP="009D7EEA">
      <w:pPr>
        <w:pStyle w:val="ListParagraph"/>
        <w:numPr>
          <w:ilvl w:val="0"/>
          <w:numId w:val="27"/>
        </w:numPr>
        <w:spacing w:after="120"/>
      </w:pPr>
      <w:r>
        <w:t>helps your body get ready to fight an infection</w:t>
      </w:r>
    </w:p>
    <w:p w14:paraId="76B3E842" w14:textId="77777777" w:rsidR="009D7EEA" w:rsidRDefault="009D7EEA" w:rsidP="006B5490">
      <w:pPr>
        <w:pStyle w:val="ListParagraph"/>
        <w:numPr>
          <w:ilvl w:val="0"/>
          <w:numId w:val="27"/>
        </w:numPr>
      </w:pPr>
      <w:r>
        <w:t>can stop you getting very sick.</w:t>
      </w:r>
    </w:p>
    <w:p w14:paraId="6EE2347E" w14:textId="77777777" w:rsidR="009D7EEA" w:rsidRPr="00920A9D" w:rsidRDefault="009D7EEA" w:rsidP="009D7EEA">
      <w:r>
        <w:t xml:space="preserve">Vaccines take about </w:t>
      </w:r>
      <w:r w:rsidRPr="00F6170C">
        <w:rPr>
          <w:rStyle w:val="Emphasis"/>
        </w:rPr>
        <w:t>2 weeks</w:t>
      </w:r>
      <w:r>
        <w:t xml:space="preserve"> to start protecting you.</w:t>
      </w:r>
    </w:p>
    <w:p w14:paraId="7704C42D" w14:textId="77777777" w:rsidR="009D7EEA" w:rsidRPr="00920A9D" w:rsidRDefault="009D7EEA" w:rsidP="009D7EEA">
      <w:r>
        <w:t xml:space="preserve">It’s important to get </w:t>
      </w:r>
      <w:r w:rsidRPr="001E0153">
        <w:t>vaccines</w:t>
      </w:r>
      <w:r>
        <w:t xml:space="preserve"> to protect you and your baby:</w:t>
      </w:r>
    </w:p>
    <w:p w14:paraId="0CE6DCAD" w14:textId="77777777" w:rsidR="009D7EEA" w:rsidRDefault="009D7EEA" w:rsidP="009D7EEA">
      <w:pPr>
        <w:pStyle w:val="ListParagraph"/>
        <w:numPr>
          <w:ilvl w:val="0"/>
          <w:numId w:val="35"/>
        </w:numPr>
        <w:spacing w:after="120"/>
      </w:pPr>
      <w:r>
        <w:t>before you’re pregnant</w:t>
      </w:r>
    </w:p>
    <w:p w14:paraId="0FAC82BC" w14:textId="77777777" w:rsidR="009D7EEA" w:rsidRPr="00DE5417" w:rsidRDefault="009D7EEA" w:rsidP="009D7EEA">
      <w:pPr>
        <w:pStyle w:val="ListParagraph"/>
        <w:numPr>
          <w:ilvl w:val="0"/>
          <w:numId w:val="17"/>
        </w:numPr>
        <w:spacing w:after="120"/>
      </w:pPr>
      <w:r>
        <w:t>while you’re pregnant</w:t>
      </w:r>
    </w:p>
    <w:p w14:paraId="68202E60" w14:textId="77777777" w:rsidR="009D7EEA" w:rsidRPr="00920A9D" w:rsidRDefault="009D7EEA" w:rsidP="006B5490">
      <w:pPr>
        <w:pStyle w:val="ListParagraph"/>
        <w:numPr>
          <w:ilvl w:val="0"/>
          <w:numId w:val="17"/>
        </w:numPr>
      </w:pPr>
      <w:r>
        <w:t xml:space="preserve">after your baby is born. </w:t>
      </w:r>
    </w:p>
    <w:p w14:paraId="35A00F0A" w14:textId="77777777" w:rsidR="009D7EEA" w:rsidRDefault="009D7EEA" w:rsidP="009D7EEA">
      <w:r w:rsidRPr="00E64516">
        <w:t>While you’re pregnant, you can get vaccines from a:</w:t>
      </w:r>
    </w:p>
    <w:p w14:paraId="586DB744" w14:textId="77777777" w:rsidR="009D7EEA" w:rsidRDefault="009D7EEA" w:rsidP="009D7EEA">
      <w:pPr>
        <w:pStyle w:val="ListParagraph"/>
        <w:numPr>
          <w:ilvl w:val="0"/>
          <w:numId w:val="28"/>
        </w:numPr>
        <w:spacing w:after="120"/>
      </w:pPr>
      <w:r>
        <w:t>doctor</w:t>
      </w:r>
    </w:p>
    <w:p w14:paraId="041C943B" w14:textId="77777777" w:rsidR="009D7EEA" w:rsidRDefault="009D7EEA" w:rsidP="009D7EEA">
      <w:pPr>
        <w:pStyle w:val="ListParagraph"/>
        <w:numPr>
          <w:ilvl w:val="0"/>
          <w:numId w:val="28"/>
        </w:numPr>
        <w:spacing w:after="120"/>
      </w:pPr>
      <w:r>
        <w:t>pharmacist</w:t>
      </w:r>
    </w:p>
    <w:p w14:paraId="576F5DD2" w14:textId="77777777" w:rsidR="009D7EEA" w:rsidRDefault="009D7EEA" w:rsidP="009D7EEA">
      <w:pPr>
        <w:pStyle w:val="ListParagraph"/>
        <w:numPr>
          <w:ilvl w:val="0"/>
          <w:numId w:val="28"/>
        </w:numPr>
        <w:spacing w:after="120"/>
      </w:pPr>
      <w:r>
        <w:t>Aboriginal medical service</w:t>
      </w:r>
    </w:p>
    <w:p w14:paraId="666F1894" w14:textId="77777777" w:rsidR="009D7EEA" w:rsidRDefault="009D7EEA" w:rsidP="006B5490">
      <w:pPr>
        <w:pStyle w:val="ListParagraph"/>
        <w:numPr>
          <w:ilvl w:val="0"/>
          <w:numId w:val="28"/>
        </w:numPr>
      </w:pPr>
      <w:r w:rsidRPr="001E0153">
        <w:rPr>
          <w:rStyle w:val="Strong"/>
        </w:rPr>
        <w:t>midwife</w:t>
      </w:r>
      <w:r>
        <w:t xml:space="preserve"> – a health professional who cares for pregnant people.</w:t>
      </w:r>
    </w:p>
    <w:p w14:paraId="222ACC75" w14:textId="77777777" w:rsidR="00B33BD6" w:rsidRPr="00535B5D" w:rsidRDefault="00B33BD6" w:rsidP="00535B5D">
      <w:r w:rsidRPr="00535B5D">
        <w:br w:type="page"/>
      </w:r>
    </w:p>
    <w:p w14:paraId="36CF87B6" w14:textId="1FE5643D" w:rsidR="00DB0295" w:rsidRPr="00BE3039" w:rsidRDefault="004C20BC" w:rsidP="00490887">
      <w:pPr>
        <w:pStyle w:val="Heading2"/>
        <w:rPr>
          <w:lang w:val="en-AU"/>
        </w:rPr>
      </w:pPr>
      <w:bookmarkStart w:id="4" w:name="_Toc204786019"/>
      <w:r>
        <w:rPr>
          <w:lang w:val="en-AU"/>
        </w:rPr>
        <w:lastRenderedPageBreak/>
        <w:t xml:space="preserve">Vaccines to get before </w:t>
      </w:r>
      <w:r w:rsidR="00193E3A">
        <w:rPr>
          <w:lang w:val="en-AU"/>
        </w:rPr>
        <w:t>you’re pregnant</w:t>
      </w:r>
      <w:bookmarkEnd w:id="4"/>
    </w:p>
    <w:p w14:paraId="391FACB0" w14:textId="77777777" w:rsidR="009D7EEA" w:rsidRPr="00DE5417" w:rsidRDefault="009D7EEA" w:rsidP="009D7EEA">
      <w:r>
        <w:t xml:space="preserve">Some vaccines are better to get before you are pregnant. </w:t>
      </w:r>
    </w:p>
    <w:p w14:paraId="0F30A093" w14:textId="77777777" w:rsidR="009D7EEA" w:rsidRDefault="009D7EEA" w:rsidP="009D7EEA">
      <w:r>
        <w:t>For example:</w:t>
      </w:r>
    </w:p>
    <w:p w14:paraId="578CE990" w14:textId="77777777" w:rsidR="009D7EEA" w:rsidRDefault="009D7EEA" w:rsidP="009D7EEA">
      <w:pPr>
        <w:pStyle w:val="ListParagraph"/>
        <w:numPr>
          <w:ilvl w:val="0"/>
          <w:numId w:val="19"/>
        </w:numPr>
        <w:spacing w:after="120"/>
      </w:pPr>
      <w:r w:rsidRPr="00E83ACB">
        <w:t>measles</w:t>
      </w:r>
    </w:p>
    <w:p w14:paraId="53E92210" w14:textId="77777777" w:rsidR="009D7EEA" w:rsidRDefault="009D7EEA" w:rsidP="009D7EEA">
      <w:pPr>
        <w:pStyle w:val="ListParagraph"/>
        <w:numPr>
          <w:ilvl w:val="0"/>
          <w:numId w:val="19"/>
        </w:numPr>
        <w:spacing w:after="120"/>
      </w:pPr>
      <w:r w:rsidRPr="00E83ACB">
        <w:t xml:space="preserve">mumps </w:t>
      </w:r>
    </w:p>
    <w:p w14:paraId="31CC971B" w14:textId="77777777" w:rsidR="009D7EEA" w:rsidRDefault="009D7EEA" w:rsidP="009D7EEA">
      <w:pPr>
        <w:pStyle w:val="ListParagraph"/>
        <w:numPr>
          <w:ilvl w:val="0"/>
          <w:numId w:val="19"/>
        </w:numPr>
        <w:spacing w:after="120"/>
      </w:pPr>
      <w:r w:rsidRPr="00E83ACB">
        <w:t>rubella</w:t>
      </w:r>
    </w:p>
    <w:p w14:paraId="10CDB1BD" w14:textId="77777777" w:rsidR="009D7EEA" w:rsidRPr="00E83ACB" w:rsidRDefault="009D7EEA" w:rsidP="006B5490">
      <w:pPr>
        <w:pStyle w:val="ListParagraph"/>
        <w:numPr>
          <w:ilvl w:val="0"/>
          <w:numId w:val="19"/>
        </w:numPr>
      </w:pPr>
      <w:r w:rsidRPr="00E83ACB">
        <w:t>chicken pox.</w:t>
      </w:r>
    </w:p>
    <w:p w14:paraId="3E286BB6" w14:textId="77777777" w:rsidR="009D7EEA" w:rsidRPr="00E83ACB" w:rsidRDefault="009D7EEA" w:rsidP="009D7EEA">
      <w:pPr>
        <w:rPr>
          <w:highlight w:val="yellow"/>
        </w:rPr>
      </w:pPr>
      <w:r w:rsidRPr="00E83ACB">
        <w:t xml:space="preserve">These </w:t>
      </w:r>
      <w:r>
        <w:t xml:space="preserve">diseases can spread very easily and harm you and your baby. </w:t>
      </w:r>
    </w:p>
    <w:p w14:paraId="2FB90CF8" w14:textId="77777777" w:rsidR="009D7EEA" w:rsidRPr="00E83ACB" w:rsidRDefault="009D7EEA" w:rsidP="009D7EEA">
      <w:r>
        <w:t>You should ask your doctor if you need these vaccines.</w:t>
      </w:r>
    </w:p>
    <w:p w14:paraId="28D26B97" w14:textId="77777777" w:rsidR="00535B5D" w:rsidRPr="00535B5D" w:rsidRDefault="00535B5D" w:rsidP="00535B5D">
      <w:r w:rsidRPr="00535B5D">
        <w:br w:type="page"/>
      </w:r>
    </w:p>
    <w:p w14:paraId="0B405176" w14:textId="73DAB804" w:rsidR="00DB0295" w:rsidRPr="00DD556B" w:rsidRDefault="004C20BC" w:rsidP="00DB0295">
      <w:pPr>
        <w:pStyle w:val="Heading2"/>
        <w:rPr>
          <w:lang w:val="en-AU"/>
        </w:rPr>
      </w:pPr>
      <w:bookmarkStart w:id="5" w:name="_Toc204786020"/>
      <w:r>
        <w:rPr>
          <w:lang w:val="en-AU"/>
        </w:rPr>
        <w:lastRenderedPageBreak/>
        <w:t xml:space="preserve">Vaccines to get </w:t>
      </w:r>
      <w:r w:rsidR="00A02F4C">
        <w:rPr>
          <w:lang w:val="en-AU"/>
        </w:rPr>
        <w:t xml:space="preserve">when </w:t>
      </w:r>
      <w:r w:rsidR="005451A7">
        <w:rPr>
          <w:lang w:val="en-AU"/>
        </w:rPr>
        <w:t>you’re pregnant</w:t>
      </w:r>
      <w:bookmarkEnd w:id="5"/>
    </w:p>
    <w:p w14:paraId="609F3B72" w14:textId="77777777" w:rsidR="009D7EEA" w:rsidRDefault="009D7EEA" w:rsidP="009D7EEA">
      <w:r>
        <w:t xml:space="preserve">There are </w:t>
      </w:r>
      <w:r w:rsidRPr="00F6170C">
        <w:rPr>
          <w:rStyle w:val="Emphasis"/>
        </w:rPr>
        <w:t>3</w:t>
      </w:r>
      <w:r>
        <w:t xml:space="preserve"> vaccines you should get when you’re pregnant. </w:t>
      </w:r>
    </w:p>
    <w:p w14:paraId="57B86AEA" w14:textId="77777777" w:rsidR="009D7EEA" w:rsidRPr="00DE5417" w:rsidRDefault="009D7EEA" w:rsidP="009D7EEA">
      <w:r>
        <w:t xml:space="preserve">They are safe for you and your baby. </w:t>
      </w:r>
    </w:p>
    <w:p w14:paraId="58EA7F6E" w14:textId="77777777" w:rsidR="009D7EEA" w:rsidRDefault="009D7EEA" w:rsidP="009D7EEA">
      <w:r>
        <w:t xml:space="preserve">These vaccines </w:t>
      </w:r>
      <w:r w:rsidRPr="00F64016">
        <w:t xml:space="preserve">help protect you </w:t>
      </w:r>
      <w:r>
        <w:t xml:space="preserve">and your baby </w:t>
      </w:r>
      <w:r w:rsidRPr="00F64016">
        <w:t>while you're pregnant</w:t>
      </w:r>
      <w:r>
        <w:t>.</w:t>
      </w:r>
    </w:p>
    <w:p w14:paraId="3727726F" w14:textId="77777777" w:rsidR="009D7EEA" w:rsidRDefault="009D7EEA" w:rsidP="009D7EEA">
      <w:r>
        <w:t>They also protect your</w:t>
      </w:r>
      <w:r w:rsidRPr="00F64016">
        <w:t xml:space="preserve"> baby </w:t>
      </w:r>
      <w:r>
        <w:t>after they are born until they can get their own vaccines.</w:t>
      </w:r>
    </w:p>
    <w:p w14:paraId="7F5DCD22" w14:textId="77777777" w:rsidR="009D7EEA" w:rsidRDefault="009D7EEA" w:rsidP="009D7EEA">
      <w:r>
        <w:t>The vaccines are free.</w:t>
      </w:r>
    </w:p>
    <w:p w14:paraId="4C939620" w14:textId="056FA0C0" w:rsidR="009D7EEA" w:rsidRDefault="009D7EEA" w:rsidP="009D7EEA">
      <w:r>
        <w:t>But you might have to pay a health professional to give it to you in</w:t>
      </w:r>
      <w:r w:rsidR="00060F93">
        <w:t> </w:t>
      </w:r>
      <w:r>
        <w:t>a</w:t>
      </w:r>
      <w:r w:rsidR="00060F93">
        <w:t> </w:t>
      </w:r>
      <w:r>
        <w:t>needle.</w:t>
      </w:r>
    </w:p>
    <w:p w14:paraId="54F31E5E" w14:textId="77D26D5C" w:rsidR="009D7EEA" w:rsidRDefault="009D7EEA" w:rsidP="009D7EEA">
      <w:r>
        <w:t xml:space="preserve">We explain the </w:t>
      </w:r>
      <w:r w:rsidRPr="00F6170C">
        <w:rPr>
          <w:rStyle w:val="Emphasis"/>
        </w:rPr>
        <w:t>3</w:t>
      </w:r>
      <w:r>
        <w:t xml:space="preserve"> vaccines you should get when you’re pregnant on</w:t>
      </w:r>
      <w:r w:rsidR="00060F93">
        <w:t> </w:t>
      </w:r>
      <w:r>
        <w:t>the</w:t>
      </w:r>
      <w:r w:rsidR="00060F93">
        <w:t> </w:t>
      </w:r>
      <w:r>
        <w:t>following pages.</w:t>
      </w:r>
    </w:p>
    <w:p w14:paraId="26D1C488" w14:textId="207C7667" w:rsidR="00CD3D98" w:rsidRDefault="00CD3D98" w:rsidP="00CD3D98">
      <w:pPr>
        <w:pStyle w:val="Heading3"/>
      </w:pPr>
      <w:r>
        <w:t>Pertussis (whooping cough) vaccine</w:t>
      </w:r>
    </w:p>
    <w:p w14:paraId="4E5A1DE4" w14:textId="77777777" w:rsidR="009D7EEA" w:rsidRPr="00490887" w:rsidRDefault="009D7EEA" w:rsidP="009D7EEA">
      <w:r w:rsidRPr="00490887">
        <w:t>You can get the pertussis (whooping</w:t>
      </w:r>
      <w:r>
        <w:t> </w:t>
      </w:r>
      <w:r w:rsidRPr="00490887">
        <w:t>cough)</w:t>
      </w:r>
      <w:r>
        <w:t> </w:t>
      </w:r>
      <w:r w:rsidRPr="00490887">
        <w:t>vaccine</w:t>
      </w:r>
      <w:r>
        <w:t xml:space="preserve"> when you’ve been pregnant for around </w:t>
      </w:r>
      <w:r w:rsidRPr="00490887">
        <w:rPr>
          <w:rStyle w:val="Emphasis"/>
        </w:rPr>
        <w:t>2</w:t>
      </w:r>
      <w:r>
        <w:rPr>
          <w:rStyle w:val="Emphasis"/>
        </w:rPr>
        <w:t>8</w:t>
      </w:r>
      <w:r w:rsidRPr="00FD6B49">
        <w:rPr>
          <w:rStyle w:val="Emphasis"/>
          <w:rFonts w:hint="eastAsia"/>
        </w:rPr>
        <w:t> </w:t>
      </w:r>
      <w:r w:rsidRPr="00FD6B49">
        <w:rPr>
          <w:rStyle w:val="Emphasis"/>
        </w:rPr>
        <w:t>we</w:t>
      </w:r>
      <w:r w:rsidRPr="00490887">
        <w:rPr>
          <w:rStyle w:val="Emphasis"/>
        </w:rPr>
        <w:t>eks</w:t>
      </w:r>
      <w:r>
        <w:t>.</w:t>
      </w:r>
    </w:p>
    <w:p w14:paraId="723994A2" w14:textId="77777777" w:rsidR="009D7EEA" w:rsidRDefault="009D7EEA" w:rsidP="009D7EEA">
      <w:r>
        <w:t>Whooping cough is a virus that can:</w:t>
      </w:r>
    </w:p>
    <w:p w14:paraId="2607FEC4" w14:textId="77777777" w:rsidR="009D7EEA" w:rsidRDefault="009D7EEA" w:rsidP="009D7EEA">
      <w:pPr>
        <w:pStyle w:val="ListParagraph"/>
        <w:numPr>
          <w:ilvl w:val="0"/>
          <w:numId w:val="22"/>
        </w:numPr>
        <w:spacing w:after="120"/>
      </w:pPr>
      <w:r>
        <w:t>spread easily</w:t>
      </w:r>
    </w:p>
    <w:p w14:paraId="1BC57F0B" w14:textId="77777777" w:rsidR="009D7EEA" w:rsidRDefault="009D7EEA" w:rsidP="009D7EEA">
      <w:pPr>
        <w:pStyle w:val="ListParagraph"/>
        <w:numPr>
          <w:ilvl w:val="0"/>
          <w:numId w:val="22"/>
        </w:numPr>
        <w:spacing w:after="120"/>
      </w:pPr>
      <w:r>
        <w:t>give you coughing fits</w:t>
      </w:r>
    </w:p>
    <w:p w14:paraId="02A79AAC" w14:textId="77777777" w:rsidR="009D7EEA" w:rsidRDefault="009D7EEA" w:rsidP="006B5490">
      <w:pPr>
        <w:pStyle w:val="ListParagraph"/>
        <w:numPr>
          <w:ilvl w:val="0"/>
          <w:numId w:val="22"/>
        </w:numPr>
      </w:pPr>
      <w:r>
        <w:t>make it hard to breathe.</w:t>
      </w:r>
    </w:p>
    <w:p w14:paraId="72E56B82" w14:textId="77777777" w:rsidR="009D7EEA" w:rsidRDefault="009D7EEA" w:rsidP="009D7EEA">
      <w:r>
        <w:t xml:space="preserve">Whooping cough can also make your baby very sick. </w:t>
      </w:r>
    </w:p>
    <w:p w14:paraId="665A4ED1" w14:textId="491D153B" w:rsidR="009D7EEA" w:rsidRDefault="009D7EEA" w:rsidP="009D7EEA">
      <w:r>
        <w:t>Other people should also get the whooping cough vaccine to help protect your</w:t>
      </w:r>
      <w:r w:rsidR="00060F93">
        <w:t> </w:t>
      </w:r>
      <w:r>
        <w:t>baby.</w:t>
      </w:r>
    </w:p>
    <w:p w14:paraId="318E8AC2" w14:textId="7136BAE3" w:rsidR="00535B5D" w:rsidRDefault="009D7EEA" w:rsidP="009D7EEA">
      <w:r>
        <w:t>For example, your partner and your parents.</w:t>
      </w:r>
    </w:p>
    <w:p w14:paraId="5BAC988A" w14:textId="77777777" w:rsidR="00535B5D" w:rsidRDefault="00535B5D">
      <w:pPr>
        <w:spacing w:before="0" w:after="0" w:line="240" w:lineRule="auto"/>
      </w:pPr>
      <w:r>
        <w:br w:type="page"/>
      </w:r>
    </w:p>
    <w:p w14:paraId="08BDB789" w14:textId="77777777" w:rsidR="009D7EEA" w:rsidRDefault="009D7EEA" w:rsidP="009D7EEA"/>
    <w:p w14:paraId="446DFE5B" w14:textId="77777777" w:rsidR="009D7EEA" w:rsidRDefault="009D7EEA" w:rsidP="009D7EEA">
      <w:r>
        <w:t>These people should get the whooping cough vaccine:</w:t>
      </w:r>
    </w:p>
    <w:p w14:paraId="4AC3C6A5" w14:textId="77777777" w:rsidR="009D7EEA" w:rsidRDefault="009D7EEA" w:rsidP="009D7EEA">
      <w:pPr>
        <w:pStyle w:val="ListParagraph"/>
        <w:numPr>
          <w:ilvl w:val="0"/>
          <w:numId w:val="34"/>
        </w:numPr>
        <w:spacing w:after="120"/>
      </w:pPr>
      <w:r>
        <w:t xml:space="preserve">before they meet your baby </w:t>
      </w:r>
    </w:p>
    <w:p w14:paraId="53A87CC2" w14:textId="77777777" w:rsidR="009D7EEA" w:rsidRDefault="009D7EEA" w:rsidP="006B5490">
      <w:pPr>
        <w:pStyle w:val="ListParagraph"/>
        <w:numPr>
          <w:ilvl w:val="0"/>
          <w:numId w:val="34"/>
        </w:numPr>
      </w:pPr>
      <w:r>
        <w:t xml:space="preserve">if they haven’t had it in the last </w:t>
      </w:r>
      <w:r w:rsidRPr="00AE6C13">
        <w:rPr>
          <w:rStyle w:val="Emphasis"/>
        </w:rPr>
        <w:t>10</w:t>
      </w:r>
      <w:r>
        <w:rPr>
          <w:rStyle w:val="Emphasis"/>
          <w:rFonts w:hint="eastAsia"/>
        </w:rPr>
        <w:t> </w:t>
      </w:r>
      <w:r w:rsidRPr="00AE6C13">
        <w:rPr>
          <w:rStyle w:val="Emphasis"/>
        </w:rPr>
        <w:t>years</w:t>
      </w:r>
      <w:r>
        <w:t xml:space="preserve">. </w:t>
      </w:r>
    </w:p>
    <w:p w14:paraId="01C70FFF" w14:textId="3389F0A4" w:rsidR="009D7EEA" w:rsidRDefault="009D7EEA" w:rsidP="009D7EEA">
      <w:r>
        <w:t>You can have the whooping cough vaccine each time you’re pregnant to</w:t>
      </w:r>
      <w:r w:rsidR="00060F93">
        <w:t> </w:t>
      </w:r>
      <w:r>
        <w:t>help protect your baby.</w:t>
      </w:r>
    </w:p>
    <w:p w14:paraId="180B3000" w14:textId="17B4387D" w:rsidR="00980488" w:rsidRDefault="00980488" w:rsidP="00980488">
      <w:pPr>
        <w:pStyle w:val="Heading3"/>
      </w:pPr>
      <w:r>
        <w:t>RSV vaccine</w:t>
      </w:r>
    </w:p>
    <w:p w14:paraId="617C8239" w14:textId="77777777" w:rsidR="009D7EEA" w:rsidDel="00A02F4C" w:rsidRDefault="009D7EEA" w:rsidP="009D7EEA">
      <w:commentRangeStart w:id="6"/>
      <w:r>
        <w:t xml:space="preserve">You can get the respiratory syncytial virus (RSV) vaccine when you’ve been pregnant for around </w:t>
      </w:r>
      <w:r w:rsidRPr="00490887">
        <w:rPr>
          <w:rStyle w:val="Emphasis"/>
        </w:rPr>
        <w:t>2</w:t>
      </w:r>
      <w:r>
        <w:rPr>
          <w:rStyle w:val="Emphasis"/>
        </w:rPr>
        <w:t>8</w:t>
      </w:r>
      <w:r w:rsidRPr="00FD6B49">
        <w:rPr>
          <w:rStyle w:val="Emphasis"/>
          <w:rFonts w:hint="eastAsia"/>
        </w:rPr>
        <w:t> </w:t>
      </w:r>
      <w:r w:rsidRPr="00FD6B49">
        <w:rPr>
          <w:rStyle w:val="Emphasis"/>
        </w:rPr>
        <w:t>we</w:t>
      </w:r>
      <w:r w:rsidRPr="00490887">
        <w:rPr>
          <w:rStyle w:val="Emphasis"/>
        </w:rPr>
        <w:t>eks</w:t>
      </w:r>
      <w:r>
        <w:t>.</w:t>
      </w:r>
      <w:commentRangeEnd w:id="6"/>
      <w:r>
        <w:rPr>
          <w:rStyle w:val="CommentReference"/>
          <w:rFonts w:cs="Times New Roman"/>
        </w:rPr>
        <w:commentReference w:id="6"/>
      </w:r>
    </w:p>
    <w:p w14:paraId="009CBA33" w14:textId="77777777" w:rsidR="009D7EEA" w:rsidRDefault="009D7EEA" w:rsidP="009D7EEA">
      <w:r>
        <w:t xml:space="preserve">This vaccine protects your baby from RSV for the first </w:t>
      </w:r>
      <w:r w:rsidRPr="000E5A79">
        <w:rPr>
          <w:rStyle w:val="Emphasis"/>
        </w:rPr>
        <w:t>6 months</w:t>
      </w:r>
      <w:r>
        <w:t xml:space="preserve"> after they’re born. </w:t>
      </w:r>
    </w:p>
    <w:p w14:paraId="179FE2D0" w14:textId="77777777" w:rsidR="009D7EEA" w:rsidRDefault="009D7EEA" w:rsidP="009D7EEA">
      <w:r>
        <w:t>RSV is a virus that can:</w:t>
      </w:r>
    </w:p>
    <w:p w14:paraId="6BCD0673" w14:textId="77777777" w:rsidR="009D7EEA" w:rsidRDefault="009D7EEA" w:rsidP="009D7EEA">
      <w:pPr>
        <w:pStyle w:val="ListParagraph"/>
        <w:numPr>
          <w:ilvl w:val="0"/>
          <w:numId w:val="24"/>
        </w:numPr>
        <w:spacing w:after="120"/>
      </w:pPr>
      <w:r>
        <w:t xml:space="preserve">make </w:t>
      </w:r>
      <w:r w:rsidRPr="00AF0FF7">
        <w:t xml:space="preserve">your baby </w:t>
      </w:r>
      <w:r>
        <w:t>very sick</w:t>
      </w:r>
    </w:p>
    <w:p w14:paraId="337D5AA8" w14:textId="77777777" w:rsidR="009D7EEA" w:rsidRDefault="009D7EEA" w:rsidP="006B5490">
      <w:pPr>
        <w:pStyle w:val="ListParagraph"/>
        <w:numPr>
          <w:ilvl w:val="0"/>
          <w:numId w:val="24"/>
        </w:numPr>
      </w:pPr>
      <w:r>
        <w:t>make it hard to breathe.</w:t>
      </w:r>
    </w:p>
    <w:p w14:paraId="7E72C2C2" w14:textId="77777777" w:rsidR="00AA0B3B" w:rsidRDefault="00AA0B3B" w:rsidP="00AA0B3B">
      <w:pPr>
        <w:pStyle w:val="Heading3"/>
      </w:pPr>
      <w:r>
        <w:t>Influenza (the flu) vaccine</w:t>
      </w:r>
    </w:p>
    <w:p w14:paraId="11F16F01" w14:textId="60BA8210" w:rsidR="009D7EEA" w:rsidRPr="00060F93" w:rsidRDefault="009D7EEA" w:rsidP="009D7EEA">
      <w:pPr>
        <w:rPr>
          <w:spacing w:val="-2"/>
        </w:rPr>
      </w:pPr>
      <w:r w:rsidRPr="00060F93">
        <w:rPr>
          <w:spacing w:val="-2"/>
        </w:rPr>
        <w:t>You can get the influenza (the flu) vaccine anytime when you’re</w:t>
      </w:r>
      <w:r w:rsidR="00060F93" w:rsidRPr="00060F93">
        <w:rPr>
          <w:spacing w:val="-2"/>
        </w:rPr>
        <w:t> </w:t>
      </w:r>
      <w:r w:rsidRPr="00060F93">
        <w:rPr>
          <w:spacing w:val="-2"/>
        </w:rPr>
        <w:t>pregnant.</w:t>
      </w:r>
    </w:p>
    <w:p w14:paraId="763C22CC" w14:textId="77777777" w:rsidR="009D7EEA" w:rsidRDefault="009D7EEA" w:rsidP="009D7EEA">
      <w:r>
        <w:t>The flu is a virus that can:</w:t>
      </w:r>
    </w:p>
    <w:p w14:paraId="7C0FD71B" w14:textId="77777777" w:rsidR="009D7EEA" w:rsidRDefault="009D7EEA" w:rsidP="009D7EEA">
      <w:pPr>
        <w:pStyle w:val="ListParagraph"/>
        <w:numPr>
          <w:ilvl w:val="0"/>
          <w:numId w:val="20"/>
        </w:numPr>
        <w:spacing w:after="120"/>
      </w:pPr>
      <w:r>
        <w:t>spread quickly</w:t>
      </w:r>
    </w:p>
    <w:p w14:paraId="06BC0F56" w14:textId="77777777" w:rsidR="009D7EEA" w:rsidRPr="00DE5417" w:rsidRDefault="009D7EEA" w:rsidP="006B5490">
      <w:pPr>
        <w:pStyle w:val="ListParagraph"/>
        <w:numPr>
          <w:ilvl w:val="0"/>
          <w:numId w:val="20"/>
        </w:numPr>
      </w:pPr>
      <w:r>
        <w:t xml:space="preserve">make you very sick with a cough, sneeze or fever. </w:t>
      </w:r>
    </w:p>
    <w:p w14:paraId="657000E9" w14:textId="77777777" w:rsidR="00AA0B3B" w:rsidRDefault="00AA0B3B" w:rsidP="009D7EEA">
      <w:pPr>
        <w:rPr>
          <w:rFonts w:ascii="Public Sans Medium" w:hAnsi="Public Sans Medium" w:cs="Times New Roman"/>
          <w:bCs/>
          <w:color w:val="002664" w:themeColor="text2"/>
          <w:sz w:val="32"/>
          <w:szCs w:val="26"/>
        </w:rPr>
      </w:pPr>
      <w:r>
        <w:br w:type="page"/>
      </w:r>
    </w:p>
    <w:p w14:paraId="5625B2D6" w14:textId="0148EB1A" w:rsidR="00CD3AF6" w:rsidRDefault="00A97EC1" w:rsidP="00CD3AF6">
      <w:pPr>
        <w:pStyle w:val="Heading3"/>
      </w:pPr>
      <w:r>
        <w:lastRenderedPageBreak/>
        <w:t xml:space="preserve">COVID-19 vaccines </w:t>
      </w:r>
      <w:r w:rsidR="00B33FFC">
        <w:t>when you’re pregnant</w:t>
      </w:r>
    </w:p>
    <w:p w14:paraId="37073420" w14:textId="706FCCC8" w:rsidR="009D7EEA" w:rsidRPr="00DE5417" w:rsidRDefault="009D7EEA" w:rsidP="009D7EEA">
      <w:r>
        <w:t xml:space="preserve">You should only have a </w:t>
      </w:r>
      <w:r w:rsidRPr="00073A5E">
        <w:t>COVID-19</w:t>
      </w:r>
      <w:r>
        <w:t xml:space="preserve"> vaccine when you’re pregnant if</w:t>
      </w:r>
      <w:r w:rsidR="00060F93">
        <w:t> </w:t>
      </w:r>
      <w:r>
        <w:t>you’ve never had a COVID-19 vaccine before.</w:t>
      </w:r>
    </w:p>
    <w:p w14:paraId="2A678CB0" w14:textId="77777777" w:rsidR="009D7EEA" w:rsidRDefault="009D7EEA" w:rsidP="009D7EEA">
      <w:r>
        <w:t>COVID-19 is a virus that can:</w:t>
      </w:r>
    </w:p>
    <w:p w14:paraId="618D0657" w14:textId="77777777" w:rsidR="009D7EEA" w:rsidRDefault="009D7EEA" w:rsidP="009D7EEA">
      <w:pPr>
        <w:pStyle w:val="ListParagraph"/>
        <w:numPr>
          <w:ilvl w:val="0"/>
          <w:numId w:val="25"/>
        </w:numPr>
        <w:spacing w:after="120"/>
      </w:pPr>
      <w:r>
        <w:t>spread easily</w:t>
      </w:r>
    </w:p>
    <w:p w14:paraId="7A391F9A" w14:textId="77777777" w:rsidR="009D7EEA" w:rsidRPr="00DE5417" w:rsidRDefault="009D7EEA" w:rsidP="006B5490">
      <w:pPr>
        <w:pStyle w:val="ListParagraph"/>
        <w:numPr>
          <w:ilvl w:val="0"/>
          <w:numId w:val="25"/>
        </w:numPr>
      </w:pPr>
      <w:r>
        <w:t>make you very sick with a cough, sneeze and fever.</w:t>
      </w:r>
    </w:p>
    <w:p w14:paraId="7C7E5BA4" w14:textId="77777777" w:rsidR="009D7EEA" w:rsidRPr="00DE5417" w:rsidRDefault="009D7EEA" w:rsidP="009D7EEA">
      <w:r>
        <w:t>You should talk to your doctor before getting a COVID-19 vaccine while you’re pregnant.</w:t>
      </w:r>
    </w:p>
    <w:p w14:paraId="5375F1E7" w14:textId="77777777" w:rsidR="00535B5D" w:rsidRPr="00535B5D" w:rsidRDefault="00535B5D" w:rsidP="00535B5D">
      <w:r w:rsidRPr="00535B5D">
        <w:br w:type="page"/>
      </w:r>
    </w:p>
    <w:p w14:paraId="17C67CAB" w14:textId="57FB0183" w:rsidR="00DB0295" w:rsidRPr="009E592B" w:rsidRDefault="00D16B4B" w:rsidP="00D975FB">
      <w:pPr>
        <w:pStyle w:val="Heading2"/>
        <w:rPr>
          <w:lang w:val="en-AU"/>
        </w:rPr>
      </w:pPr>
      <w:bookmarkStart w:id="7" w:name="_Toc204786021"/>
      <w:r>
        <w:rPr>
          <w:lang w:val="en-AU"/>
        </w:rPr>
        <w:lastRenderedPageBreak/>
        <w:t xml:space="preserve">Vaccines after </w:t>
      </w:r>
      <w:r w:rsidR="004C20BC">
        <w:rPr>
          <w:lang w:val="en-AU"/>
        </w:rPr>
        <w:t>your baby is born</w:t>
      </w:r>
      <w:bookmarkEnd w:id="7"/>
    </w:p>
    <w:p w14:paraId="18EFB3A8" w14:textId="77777777" w:rsidR="009D7EEA" w:rsidRDefault="009D7EEA" w:rsidP="009D7EEA">
      <w:r>
        <w:t>Most vaccines are safe for you to get right after your baby is born.</w:t>
      </w:r>
    </w:p>
    <w:p w14:paraId="3ECBF7D7" w14:textId="77777777" w:rsidR="009D7EEA" w:rsidRPr="00DE5417" w:rsidRDefault="009D7EEA" w:rsidP="009D7EEA">
      <w:r>
        <w:t xml:space="preserve">Even if you’re breast feeding. </w:t>
      </w:r>
    </w:p>
    <w:p w14:paraId="31EFDBB5" w14:textId="77777777" w:rsidR="009D7EEA" w:rsidRPr="00DE5417" w:rsidRDefault="009D7EEA" w:rsidP="009D7EEA">
      <w:r>
        <w:t>If you didn’t get the whooping cough vaccine when you were pregnant, you should get it before you leave the hospital.</w:t>
      </w:r>
    </w:p>
    <w:p w14:paraId="59CC781C" w14:textId="77777777" w:rsidR="009D7EEA" w:rsidRPr="00DE5417" w:rsidRDefault="009D7EEA" w:rsidP="009D7EEA">
      <w:r>
        <w:t>You can talk to your doctor or midwife about any other vaccines you might need after your baby is born.</w:t>
      </w:r>
    </w:p>
    <w:p w14:paraId="14289D58" w14:textId="77777777" w:rsidR="009D7EEA" w:rsidRPr="00DE5417" w:rsidRDefault="009D7EEA" w:rsidP="009D7EEA">
      <w:r>
        <w:t xml:space="preserve">The best way to keep your baby safe from serious diseases is to make sure they get their vaccines on time. </w:t>
      </w:r>
    </w:p>
    <w:p w14:paraId="75290445" w14:textId="77777777" w:rsidR="009D7EEA" w:rsidRDefault="009D7EEA" w:rsidP="009D7EEA">
      <w:r>
        <w:t>Your baby will get a vaccine right after they’re born.</w:t>
      </w:r>
    </w:p>
    <w:p w14:paraId="4195B9F6" w14:textId="77777777" w:rsidR="009D7EEA" w:rsidRPr="00DE5417" w:rsidRDefault="009D7EEA" w:rsidP="009D7EEA">
      <w:r>
        <w:t>This is called the Hepatitis B vaccine.</w:t>
      </w:r>
    </w:p>
    <w:p w14:paraId="280BE59D" w14:textId="77777777" w:rsidR="009D7EEA" w:rsidRDefault="009D7EEA" w:rsidP="009D7EEA">
      <w:r>
        <w:t xml:space="preserve">Your baby will get their next vaccines when they are </w:t>
      </w:r>
      <w:r w:rsidRPr="001E2C3B">
        <w:rPr>
          <w:rStyle w:val="Emphasis"/>
        </w:rPr>
        <w:t>6 weeks</w:t>
      </w:r>
      <w:r>
        <w:t xml:space="preserve"> old.</w:t>
      </w:r>
    </w:p>
    <w:p w14:paraId="6B748A4E" w14:textId="77777777" w:rsidR="009D7EEA" w:rsidRDefault="009D7EEA" w:rsidP="009D7EEA">
      <w:r>
        <w:t xml:space="preserve">Some babies may also need an </w:t>
      </w:r>
      <w:r w:rsidRPr="00C6649D">
        <w:rPr>
          <w:rStyle w:val="Strong"/>
        </w:rPr>
        <w:t>immunisation</w:t>
      </w:r>
      <w:r>
        <w:t xml:space="preserve"> for RSV. </w:t>
      </w:r>
    </w:p>
    <w:p w14:paraId="70EABD1B" w14:textId="77777777" w:rsidR="009D7EEA" w:rsidRDefault="009D7EEA" w:rsidP="009D7EEA">
      <w:r>
        <w:t xml:space="preserve">An immunisation is medicine you get through a needle that helps protect you from an illness. </w:t>
      </w:r>
    </w:p>
    <w:p w14:paraId="7865AEDD" w14:textId="77777777" w:rsidR="009D7EEA" w:rsidRDefault="009D7EEA" w:rsidP="009D7EEA">
      <w:r>
        <w:t>Your baby may need the immunisation for RSV if:</w:t>
      </w:r>
    </w:p>
    <w:p w14:paraId="6FF25070" w14:textId="77777777" w:rsidR="009D7EEA" w:rsidRDefault="009D7EEA" w:rsidP="009D7EEA">
      <w:pPr>
        <w:pStyle w:val="ListParagraph"/>
        <w:numPr>
          <w:ilvl w:val="0"/>
          <w:numId w:val="27"/>
        </w:numPr>
        <w:spacing w:after="120"/>
      </w:pPr>
      <w:r>
        <w:t>you didn’t get the RSV vaccine when you were pregnant</w:t>
      </w:r>
    </w:p>
    <w:p w14:paraId="3E04D824" w14:textId="77777777" w:rsidR="009D7EEA" w:rsidRDefault="009D7EEA" w:rsidP="006B5490">
      <w:pPr>
        <w:pStyle w:val="ListParagraph"/>
        <w:numPr>
          <w:ilvl w:val="0"/>
          <w:numId w:val="27"/>
        </w:numPr>
      </w:pPr>
      <w:r>
        <w:t>your baby is at a high risk of getting very sick from RSV.</w:t>
      </w:r>
    </w:p>
    <w:p w14:paraId="5AE4B5DE" w14:textId="77777777" w:rsidR="009D7EEA" w:rsidRDefault="009D7EEA" w:rsidP="009D7EEA">
      <w:r>
        <w:t>You can ask your doctor or midwife if your baby needs the immunisation for RSV.</w:t>
      </w:r>
    </w:p>
    <w:p w14:paraId="1CB48F81" w14:textId="77777777" w:rsidR="00641BF7" w:rsidRPr="00191B7F" w:rsidRDefault="00641BF7" w:rsidP="00191B7F">
      <w:bookmarkStart w:id="8" w:name="_Word_list"/>
      <w:bookmarkStart w:id="9" w:name="_Ref194052638"/>
      <w:bookmarkStart w:id="10" w:name="_Toc513644165"/>
      <w:bookmarkStart w:id="11" w:name="_Toc113483902"/>
      <w:bookmarkEnd w:id="8"/>
      <w:r w:rsidRPr="00191B7F">
        <w:br w:type="page"/>
      </w:r>
    </w:p>
    <w:p w14:paraId="7DEFE8F3" w14:textId="461B345C" w:rsidR="000F3F2F" w:rsidRDefault="000F3F2F" w:rsidP="000F3F2F">
      <w:pPr>
        <w:pStyle w:val="Heading2"/>
        <w:rPr>
          <w:lang w:val="en-AU"/>
        </w:rPr>
      </w:pPr>
      <w:bookmarkStart w:id="12" w:name="_Ref204785986"/>
      <w:bookmarkStart w:id="13" w:name="_Toc204786022"/>
      <w:r>
        <w:rPr>
          <w:lang w:val="en-AU"/>
        </w:rPr>
        <w:lastRenderedPageBreak/>
        <w:t>Word list</w:t>
      </w:r>
      <w:bookmarkEnd w:id="9"/>
      <w:bookmarkEnd w:id="12"/>
      <w:bookmarkEnd w:id="13"/>
    </w:p>
    <w:p w14:paraId="709101EB" w14:textId="3EF6D0A7" w:rsidR="000F3F2F" w:rsidRPr="000F3F2F" w:rsidRDefault="000F3F2F" w:rsidP="009D7EEA">
      <w:pPr>
        <w:rPr>
          <w:lang w:eastAsia="x-none"/>
        </w:rPr>
      </w:pPr>
      <w:r>
        <w:rPr>
          <w:lang w:eastAsia="x-none"/>
        </w:rPr>
        <w:t xml:space="preserve">This list explains what the </w:t>
      </w:r>
      <w:r w:rsidRPr="000F3F2F">
        <w:rPr>
          <w:rStyle w:val="Strong"/>
        </w:rPr>
        <w:t>bold</w:t>
      </w:r>
      <w:r>
        <w:rPr>
          <w:lang w:eastAsia="x-none"/>
        </w:rPr>
        <w:t xml:space="preserve"> words in this fact sheet mean. </w:t>
      </w:r>
    </w:p>
    <w:p w14:paraId="60EED825" w14:textId="77777777" w:rsidR="009D7EEA" w:rsidRDefault="009D7EEA" w:rsidP="006B5490">
      <w:pPr>
        <w:pStyle w:val="Wordlistterm"/>
        <w:spacing w:before="360"/>
      </w:pPr>
      <w:r>
        <w:t>Immunisation</w:t>
      </w:r>
    </w:p>
    <w:p w14:paraId="45E6EC57" w14:textId="77777777" w:rsidR="009D7EEA" w:rsidRPr="000F3F2F" w:rsidRDefault="009D7EEA" w:rsidP="009D7EEA">
      <w:r>
        <w:t xml:space="preserve">An immunisation is medicine you get through a needle that helps protect you from an illness. </w:t>
      </w:r>
    </w:p>
    <w:p w14:paraId="4705AAD5" w14:textId="77777777" w:rsidR="009D7EEA" w:rsidRDefault="009D7EEA" w:rsidP="006B5490">
      <w:pPr>
        <w:pStyle w:val="Wordlistterm"/>
        <w:spacing w:before="360"/>
      </w:pPr>
      <w:r>
        <w:t>Midwife</w:t>
      </w:r>
    </w:p>
    <w:p w14:paraId="3F77966E" w14:textId="77777777" w:rsidR="009D7EEA" w:rsidRPr="000F3F2F" w:rsidRDefault="009D7EEA" w:rsidP="009D7EEA">
      <w:r>
        <w:t>A midwife is a health professional who cares for pregnant people.</w:t>
      </w:r>
    </w:p>
    <w:p w14:paraId="69D2C6C3" w14:textId="77777777" w:rsidR="009D7EEA" w:rsidRDefault="009D7EEA" w:rsidP="006B5490">
      <w:pPr>
        <w:pStyle w:val="Wordlistterm"/>
        <w:spacing w:before="360"/>
      </w:pPr>
      <w:r>
        <w:t>Vaccine</w:t>
      </w:r>
    </w:p>
    <w:p w14:paraId="562007A5" w14:textId="77777777" w:rsidR="009D7EEA" w:rsidRDefault="009D7EEA" w:rsidP="009D7EEA">
      <w:r w:rsidRPr="00920A9D">
        <w:t xml:space="preserve">A </w:t>
      </w:r>
      <w:r w:rsidRPr="0096277E">
        <w:t>vaccine</w:t>
      </w:r>
      <w:r w:rsidRPr="00920A9D">
        <w:t xml:space="preserve"> is</w:t>
      </w:r>
      <w:r>
        <w:t xml:space="preserve"> </w:t>
      </w:r>
      <w:r w:rsidRPr="00920A9D">
        <w:t xml:space="preserve">medicine </w:t>
      </w:r>
      <w:r>
        <w:t>that:</w:t>
      </w:r>
    </w:p>
    <w:p w14:paraId="25D238DB" w14:textId="77777777" w:rsidR="009D7EEA" w:rsidRDefault="009D7EEA" w:rsidP="009D7EEA">
      <w:pPr>
        <w:pStyle w:val="ListParagraph"/>
        <w:numPr>
          <w:ilvl w:val="0"/>
          <w:numId w:val="27"/>
        </w:numPr>
        <w:spacing w:after="120"/>
      </w:pPr>
      <w:r>
        <w:t>helps your body get ready to fight an infection</w:t>
      </w:r>
    </w:p>
    <w:p w14:paraId="0CDC0353" w14:textId="77777777" w:rsidR="009D7EEA" w:rsidRDefault="009D7EEA" w:rsidP="006B5490">
      <w:pPr>
        <w:pStyle w:val="ListParagraph"/>
        <w:numPr>
          <w:ilvl w:val="0"/>
          <w:numId w:val="27"/>
        </w:numPr>
      </w:pPr>
      <w:r>
        <w:t xml:space="preserve">can stop you getting very sick. </w:t>
      </w:r>
    </w:p>
    <w:p w14:paraId="6F7851DA" w14:textId="77777777" w:rsidR="009D7EEA" w:rsidRPr="000F3F2F" w:rsidRDefault="009D7EEA" w:rsidP="009D7EEA">
      <w:r>
        <w:t>Vaccines take about 2 weeks to start protecting you.</w:t>
      </w:r>
    </w:p>
    <w:p w14:paraId="2B6B7183" w14:textId="77777777" w:rsidR="00535B5D" w:rsidRDefault="00535B5D">
      <w:pPr>
        <w:spacing w:before="0" w:after="0" w:line="240" w:lineRule="auto"/>
        <w:rPr>
          <w:rFonts w:cs="Times New Roman"/>
          <w:bCs/>
          <w:color w:val="002664" w:themeColor="text2"/>
          <w:sz w:val="46"/>
          <w:szCs w:val="26"/>
          <w:lang w:eastAsia="x-none"/>
        </w:rPr>
      </w:pPr>
      <w:r>
        <w:br w:type="page"/>
      </w:r>
    </w:p>
    <w:p w14:paraId="0D260944" w14:textId="78428814" w:rsidR="00FD6321" w:rsidRPr="00FD6321" w:rsidRDefault="00FD6321" w:rsidP="00FD6321">
      <w:pPr>
        <w:pStyle w:val="Heading2"/>
        <w:rPr>
          <w:lang w:val="en-AU"/>
        </w:rPr>
      </w:pPr>
      <w:bookmarkStart w:id="14" w:name="_Toc204786023"/>
      <w:r>
        <w:rPr>
          <w:lang w:val="en-AU"/>
        </w:rPr>
        <w:lastRenderedPageBreak/>
        <w:t>Contact us</w:t>
      </w:r>
      <w:bookmarkEnd w:id="10"/>
      <w:bookmarkEnd w:id="11"/>
      <w:bookmarkEnd w:id="14"/>
    </w:p>
    <w:p w14:paraId="24575863" w14:textId="77777777" w:rsidR="009D7EEA" w:rsidRDefault="009D7EEA" w:rsidP="009D7EEA">
      <w:r>
        <w:t>You can visit our website.</w:t>
      </w:r>
    </w:p>
    <w:p w14:paraId="45E6917A" w14:textId="495A8C22" w:rsidR="009D7EEA" w:rsidRPr="00211660" w:rsidRDefault="00522F49" w:rsidP="009D7EEA">
      <w:pPr>
        <w:rPr>
          <w:spacing w:val="-4"/>
        </w:rPr>
      </w:pPr>
      <w:hyperlink r:id="rId13" w:history="1">
        <w:r w:rsidRPr="00522F49">
          <w:rPr>
            <w:rStyle w:val="Hyperlink"/>
            <w:spacing w:val="-4"/>
          </w:rPr>
          <w:t>www.health.nsw.gov.au/pregnancy-vaccinations</w:t>
        </w:r>
      </w:hyperlink>
    </w:p>
    <w:p w14:paraId="123894AD" w14:textId="77777777" w:rsidR="004440D2" w:rsidRPr="003E7630" w:rsidRDefault="004440D2" w:rsidP="009D7EEA">
      <w:pPr>
        <w:rPr>
          <w:sz w:val="24"/>
          <w:szCs w:val="24"/>
        </w:rPr>
      </w:pPr>
    </w:p>
    <w:p w14:paraId="4998C53B" w14:textId="2AE446C5" w:rsidR="009D7EEA" w:rsidRPr="00A7756D" w:rsidRDefault="009D7EEA" w:rsidP="00535B5D">
      <w:pPr>
        <w:spacing w:before="10320"/>
        <w:rPr>
          <w:szCs w:val="28"/>
        </w:rPr>
      </w:pPr>
      <w:r w:rsidRPr="00A7756D">
        <w:rPr>
          <w:szCs w:val="28"/>
        </w:rPr>
        <w:t>The Information Access Group created this</w:t>
      </w:r>
      <w:r w:rsidR="000223E7">
        <w:rPr>
          <w:szCs w:val="28"/>
        </w:rPr>
        <w:t xml:space="preserve"> text-only</w:t>
      </w:r>
      <w:r w:rsidRPr="00A7756D">
        <w:rPr>
          <w:szCs w:val="28"/>
        </w:rPr>
        <w:t xml:space="preserve"> Easy</w:t>
      </w:r>
      <w:r w:rsidR="000223E7">
        <w:rPr>
          <w:szCs w:val="28"/>
        </w:rPr>
        <w:t> </w:t>
      </w:r>
      <w:r w:rsidRPr="00A7756D">
        <w:rPr>
          <w:szCs w:val="28"/>
        </w:rPr>
        <w:t>Read</w:t>
      </w:r>
      <w:r w:rsidR="000223E7">
        <w:rPr>
          <w:szCs w:val="28"/>
        </w:rPr>
        <w:t> </w:t>
      </w:r>
      <w:r w:rsidRPr="00025162">
        <w:rPr>
          <w:szCs w:val="28"/>
        </w:rPr>
        <w:t>document</w:t>
      </w:r>
      <w:r w:rsidR="000223E7">
        <w:rPr>
          <w:szCs w:val="28"/>
        </w:rPr>
        <w:t xml:space="preserve">. </w:t>
      </w:r>
      <w:r w:rsidRPr="00A7756D">
        <w:rPr>
          <w:szCs w:val="28"/>
        </w:rPr>
        <w:t>For</w:t>
      </w:r>
      <w:r>
        <w:rPr>
          <w:szCs w:val="28"/>
        </w:rPr>
        <w:t> </w:t>
      </w:r>
      <w:r w:rsidRPr="00A7756D">
        <w:rPr>
          <w:szCs w:val="28"/>
        </w:rPr>
        <w:t>any</w:t>
      </w:r>
      <w:r>
        <w:rPr>
          <w:szCs w:val="28"/>
        </w:rPr>
        <w:t> </w:t>
      </w:r>
      <w:r w:rsidRPr="00A7756D">
        <w:rPr>
          <w:szCs w:val="28"/>
        </w:rPr>
        <w:t>enquiries, please</w:t>
      </w:r>
      <w:r>
        <w:rPr>
          <w:szCs w:val="28"/>
        </w:rPr>
        <w:t> </w:t>
      </w:r>
      <w:r w:rsidRPr="00A7756D">
        <w:rPr>
          <w:szCs w:val="28"/>
        </w:rPr>
        <w:t xml:space="preserve">visit </w:t>
      </w:r>
      <w:hyperlink r:id="rId14" w:history="1">
        <w:r w:rsidRPr="00A7756D">
          <w:rPr>
            <w:rStyle w:val="Hyperlink"/>
            <w:spacing w:val="-6"/>
            <w:szCs w:val="28"/>
          </w:rPr>
          <w:t>www.informationaccessgroup.com</w:t>
        </w:r>
      </w:hyperlink>
      <w:r w:rsidRPr="00A7756D">
        <w:rPr>
          <w:spacing w:val="-6"/>
          <w:szCs w:val="28"/>
        </w:rPr>
        <w:t>. Quote</w:t>
      </w:r>
      <w:r>
        <w:rPr>
          <w:spacing w:val="-6"/>
          <w:szCs w:val="28"/>
        </w:rPr>
        <w:t> </w:t>
      </w:r>
      <w:r w:rsidRPr="00A7756D">
        <w:rPr>
          <w:spacing w:val="-6"/>
          <w:szCs w:val="28"/>
        </w:rPr>
        <w:t xml:space="preserve">job number </w:t>
      </w:r>
      <w:r w:rsidRPr="00353785">
        <w:rPr>
          <w:spacing w:val="-6"/>
          <w:szCs w:val="28"/>
        </w:rPr>
        <w:t>6210.</w:t>
      </w:r>
    </w:p>
    <w:p w14:paraId="2637404D" w14:textId="77777777" w:rsidR="00644C39" w:rsidRPr="004440D2" w:rsidRDefault="00644C39" w:rsidP="009D7EEA">
      <w:pPr>
        <w:rPr>
          <w:sz w:val="2"/>
          <w:szCs w:val="2"/>
        </w:rPr>
      </w:pPr>
    </w:p>
    <w:sectPr w:rsidR="00644C39" w:rsidRPr="004440D2" w:rsidSect="009D7EEA"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134" w:right="1440" w:bottom="1134" w:left="1440" w:header="283" w:footer="0" w:gutter="0"/>
      <w:cols w:space="708"/>
      <w:docGrid w:linePitch="381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6" w:author="David Murray" w:date="2025-07-28T10:52:00Z" w:initials="DM">
    <w:p w14:paraId="6B0BBE6A" w14:textId="77777777" w:rsidR="009D7EEA" w:rsidRDefault="009D7EEA" w:rsidP="00F7649E">
      <w:pPr>
        <w:pStyle w:val="CommentText"/>
      </w:pPr>
      <w:r>
        <w:rPr>
          <w:rStyle w:val="CommentReference"/>
        </w:rPr>
        <w:annotationRef/>
      </w:r>
      <w:r>
        <w:t>@NSW Health:</w:t>
      </w:r>
    </w:p>
    <w:p w14:paraId="3C94CB1D" w14:textId="77777777" w:rsidR="009D7EEA" w:rsidRDefault="009D7EEA" w:rsidP="00F7649E">
      <w:pPr>
        <w:pStyle w:val="CommentText"/>
      </w:pPr>
    </w:p>
    <w:p w14:paraId="3340F2E0" w14:textId="77777777" w:rsidR="009D7EEA" w:rsidRDefault="009D7EEA" w:rsidP="00F7649E">
      <w:pPr>
        <w:pStyle w:val="CommentText"/>
      </w:pPr>
      <w:r>
        <w:t>To avoid repetition with the following line, we recommend leaving out the part ‘to protect your baby from RSV’.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340F2E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F08A1A4" w16cex:dateUtc="2025-07-28T00:5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340F2E0" w16cid:durableId="4F08A1A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6CDAF2" w14:textId="77777777" w:rsidR="00B42B53" w:rsidRDefault="00B42B53" w:rsidP="00134CC3">
      <w:pPr>
        <w:spacing w:before="0" w:after="0" w:line="240" w:lineRule="auto"/>
      </w:pPr>
      <w:r>
        <w:separator/>
      </w:r>
    </w:p>
  </w:endnote>
  <w:endnote w:type="continuationSeparator" w:id="0">
    <w:p w14:paraId="14D78CD6" w14:textId="77777777" w:rsidR="00B42B53" w:rsidRDefault="00B42B53" w:rsidP="00134CC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ublic Sans Light">
    <w:altName w:val="Calibri"/>
    <w:panose1 w:val="00000000000000000000"/>
    <w:charset w:val="00"/>
    <w:family w:val="auto"/>
    <w:pitch w:val="variable"/>
    <w:sig w:usb0="A00000FF" w:usb1="4000205B" w:usb2="00000000" w:usb3="00000000" w:csb0="000001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ublic Sans SemiBold">
    <w:altName w:val="Calibri"/>
    <w:panose1 w:val="00000000000000000000"/>
    <w:charset w:val="00"/>
    <w:family w:val="auto"/>
    <w:pitch w:val="variable"/>
    <w:sig w:usb0="A00000FF" w:usb1="4000205B" w:usb2="00000000" w:usb3="00000000" w:csb0="00000193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Gotham Medium">
    <w:panose1 w:val="00000000000000000000"/>
    <w:charset w:val="00"/>
    <w:family w:val="modern"/>
    <w:notTrueType/>
    <w:pitch w:val="variable"/>
    <w:sig w:usb0="A00002FF" w:usb1="4000005B" w:usb2="00000000" w:usb3="00000000" w:csb0="0000009F" w:csb1="00000000"/>
  </w:font>
  <w:font w:name="Public Sans Medium">
    <w:altName w:val="Calibri"/>
    <w:panose1 w:val="00000000000000000000"/>
    <w:charset w:val="00"/>
    <w:family w:val="auto"/>
    <w:pitch w:val="variable"/>
    <w:sig w:usb0="A00000FF" w:usb1="4000205B" w:usb2="00000000" w:usb3="00000000" w:csb0="000001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E7AABE" w14:textId="77777777" w:rsidR="003C25FD" w:rsidRDefault="003C25FD" w:rsidP="003C25F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34DAB">
      <w:rPr>
        <w:rStyle w:val="PageNumber"/>
        <w:noProof/>
      </w:rPr>
      <w:t>2</w:t>
    </w:r>
    <w:r>
      <w:rPr>
        <w:rStyle w:val="PageNumber"/>
      </w:rPr>
      <w:fldChar w:fldCharType="end"/>
    </w:r>
  </w:p>
  <w:p w14:paraId="398DF2D9" w14:textId="77777777" w:rsidR="003C25FD" w:rsidRDefault="003C25FD" w:rsidP="003C25F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D4D08" w14:textId="77777777" w:rsidR="00290F99" w:rsidRPr="00495862" w:rsidRDefault="00495862" w:rsidP="009D7EEA">
    <w:pPr>
      <w:pStyle w:val="Footer"/>
      <w:spacing w:after="480"/>
      <w:jc w:val="center"/>
      <w:rPr>
        <w:sz w:val="24"/>
        <w:szCs w:val="24"/>
        <w:lang w:val="en-US"/>
      </w:rPr>
    </w:pPr>
    <w:r w:rsidRPr="00495862">
      <w:rPr>
        <w:rStyle w:val="PageNumber"/>
        <w:sz w:val="24"/>
        <w:szCs w:val="24"/>
      </w:rPr>
      <w:t xml:space="preserve">Page </w:t>
    </w:r>
    <w:r w:rsidRPr="00495862">
      <w:rPr>
        <w:rStyle w:val="PageNumber"/>
        <w:sz w:val="24"/>
        <w:szCs w:val="24"/>
      </w:rPr>
      <w:fldChar w:fldCharType="begin"/>
    </w:r>
    <w:r w:rsidRPr="00495862">
      <w:rPr>
        <w:rStyle w:val="PageNumber"/>
        <w:sz w:val="24"/>
        <w:szCs w:val="24"/>
      </w:rPr>
      <w:instrText xml:space="preserve">PAGE  </w:instrText>
    </w:r>
    <w:r w:rsidRPr="00495862">
      <w:rPr>
        <w:rStyle w:val="PageNumber"/>
        <w:sz w:val="24"/>
        <w:szCs w:val="24"/>
      </w:rPr>
      <w:fldChar w:fldCharType="separate"/>
    </w:r>
    <w:r w:rsidRPr="00495862">
      <w:rPr>
        <w:rStyle w:val="PageNumber"/>
        <w:sz w:val="24"/>
        <w:szCs w:val="24"/>
      </w:rPr>
      <w:t>2</w:t>
    </w:r>
    <w:r w:rsidRPr="00495862">
      <w:rPr>
        <w:rStyle w:val="PageNumber"/>
        <w:sz w:val="24"/>
        <w:szCs w:val="24"/>
      </w:rPr>
      <w:fldChar w:fldCharType="end"/>
    </w:r>
    <w:r w:rsidRPr="00495862">
      <w:rPr>
        <w:rStyle w:val="PageNumber"/>
        <w:sz w:val="24"/>
        <w:szCs w:val="24"/>
      </w:rPr>
      <w:t xml:space="preserve"> of </w:t>
    </w:r>
    <w:r w:rsidRPr="00495862">
      <w:rPr>
        <w:rStyle w:val="PageNumber"/>
        <w:sz w:val="24"/>
        <w:szCs w:val="24"/>
      </w:rPr>
      <w:fldChar w:fldCharType="begin"/>
    </w:r>
    <w:r w:rsidRPr="00495862">
      <w:rPr>
        <w:rStyle w:val="PageNumber"/>
        <w:sz w:val="24"/>
        <w:szCs w:val="24"/>
      </w:rPr>
      <w:instrText xml:space="preserve"> NUMPAGES   \* MERGEFORMAT </w:instrText>
    </w:r>
    <w:r w:rsidRPr="00495862">
      <w:rPr>
        <w:rStyle w:val="PageNumber"/>
        <w:sz w:val="24"/>
        <w:szCs w:val="24"/>
      </w:rPr>
      <w:fldChar w:fldCharType="separate"/>
    </w:r>
    <w:r w:rsidRPr="00495862">
      <w:rPr>
        <w:rStyle w:val="PageNumber"/>
        <w:sz w:val="24"/>
        <w:szCs w:val="24"/>
      </w:rPr>
      <w:t>12</w:t>
    </w:r>
    <w:r w:rsidRPr="00495862">
      <w:rPr>
        <w:rStyle w:val="PageNumber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AADBB4" w14:textId="77777777" w:rsidR="00290F99" w:rsidRDefault="00290F99" w:rsidP="00572836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3A46FB" w14:textId="77777777" w:rsidR="00B42B53" w:rsidRDefault="00B42B53" w:rsidP="00134CC3">
      <w:pPr>
        <w:spacing w:before="0" w:after="0" w:line="240" w:lineRule="auto"/>
      </w:pPr>
      <w:r>
        <w:separator/>
      </w:r>
    </w:p>
  </w:footnote>
  <w:footnote w:type="continuationSeparator" w:id="0">
    <w:p w14:paraId="392BC37E" w14:textId="77777777" w:rsidR="00B42B53" w:rsidRDefault="00B42B53" w:rsidP="00134CC3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A5099" w14:textId="4BC4F7BB" w:rsidR="002605A1" w:rsidRDefault="002605A1" w:rsidP="00464218">
    <w:pPr>
      <w:pStyle w:val="Header"/>
      <w:spacing w:before="0" w:after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5A63D9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8045E9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3E698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3BA6B8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0BED4F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A1E44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9E2B7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4CD65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7C66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D8C3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CE7C24"/>
    <w:multiLevelType w:val="hybridMultilevel"/>
    <w:tmpl w:val="74D23C5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0714BD"/>
    <w:multiLevelType w:val="hybridMultilevel"/>
    <w:tmpl w:val="95C641A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892E21"/>
    <w:multiLevelType w:val="hybridMultilevel"/>
    <w:tmpl w:val="792E546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3F15F3"/>
    <w:multiLevelType w:val="hybridMultilevel"/>
    <w:tmpl w:val="81562E1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7F3244"/>
    <w:multiLevelType w:val="hybridMultilevel"/>
    <w:tmpl w:val="447A6B2E"/>
    <w:lvl w:ilvl="0" w:tplc="26A28DF8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86442E"/>
    <w:multiLevelType w:val="hybridMultilevel"/>
    <w:tmpl w:val="165622D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CD7142"/>
    <w:multiLevelType w:val="hybridMultilevel"/>
    <w:tmpl w:val="A78AF286"/>
    <w:lvl w:ilvl="0" w:tplc="C2ACC116">
      <w:numFmt w:val="bullet"/>
      <w:lvlText w:val="-"/>
      <w:lvlJc w:val="left"/>
      <w:pPr>
        <w:ind w:left="720" w:hanging="360"/>
      </w:pPr>
      <w:rPr>
        <w:rFonts w:ascii="Public Sans Light" w:eastAsia="Times New Roman" w:hAnsi="Public Sans Light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16478C"/>
    <w:multiLevelType w:val="hybridMultilevel"/>
    <w:tmpl w:val="104ECB4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F54FA4"/>
    <w:multiLevelType w:val="hybridMultilevel"/>
    <w:tmpl w:val="3DC89D4E"/>
    <w:lvl w:ilvl="0" w:tplc="2C1203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2D12D2"/>
    <w:multiLevelType w:val="hybridMultilevel"/>
    <w:tmpl w:val="5B9E1796"/>
    <w:lvl w:ilvl="0" w:tplc="F23A6490">
      <w:start w:val="1800"/>
      <w:numFmt w:val="bullet"/>
      <w:lvlText w:val="-"/>
      <w:lvlJc w:val="left"/>
      <w:pPr>
        <w:ind w:left="720" w:hanging="360"/>
      </w:pPr>
      <w:rPr>
        <w:rFonts w:ascii="Public Sans Light" w:eastAsia="Times New Roman" w:hAnsi="Public Sans Light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30032F"/>
    <w:multiLevelType w:val="hybridMultilevel"/>
    <w:tmpl w:val="F7E6F46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0333C7"/>
    <w:multiLevelType w:val="hybridMultilevel"/>
    <w:tmpl w:val="191EEF90"/>
    <w:lvl w:ilvl="0" w:tplc="C2ACC116">
      <w:numFmt w:val="bullet"/>
      <w:lvlText w:val="-"/>
      <w:lvlJc w:val="left"/>
      <w:pPr>
        <w:ind w:left="720" w:hanging="360"/>
      </w:pPr>
      <w:rPr>
        <w:rFonts w:ascii="Public Sans Light" w:eastAsia="Times New Roman" w:hAnsi="Public Sans Light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37398D"/>
    <w:multiLevelType w:val="hybridMultilevel"/>
    <w:tmpl w:val="10D4EB34"/>
    <w:lvl w:ilvl="0" w:tplc="C2ACC116">
      <w:numFmt w:val="bullet"/>
      <w:lvlText w:val="-"/>
      <w:lvlJc w:val="left"/>
      <w:pPr>
        <w:ind w:left="720" w:hanging="360"/>
      </w:pPr>
      <w:rPr>
        <w:rFonts w:ascii="Public Sans Light" w:eastAsia="Times New Roman" w:hAnsi="Public Sans Light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C80F24"/>
    <w:multiLevelType w:val="hybridMultilevel"/>
    <w:tmpl w:val="19B0BC1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31152E"/>
    <w:multiLevelType w:val="hybridMultilevel"/>
    <w:tmpl w:val="7F0C77C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7C4DAF"/>
    <w:multiLevelType w:val="hybridMultilevel"/>
    <w:tmpl w:val="EC4496E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D21285"/>
    <w:multiLevelType w:val="hybridMultilevel"/>
    <w:tmpl w:val="5240EAB2"/>
    <w:lvl w:ilvl="0" w:tplc="0C0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7" w15:restartNumberingAfterBreak="0">
    <w:nsid w:val="646A781D"/>
    <w:multiLevelType w:val="hybridMultilevel"/>
    <w:tmpl w:val="A524E9C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985EF6"/>
    <w:multiLevelType w:val="hybridMultilevel"/>
    <w:tmpl w:val="10EA238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1F3DA8"/>
    <w:multiLevelType w:val="hybridMultilevel"/>
    <w:tmpl w:val="BA94677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EA12FD"/>
    <w:multiLevelType w:val="hybridMultilevel"/>
    <w:tmpl w:val="1804A842"/>
    <w:lvl w:ilvl="0" w:tplc="C2ACC116">
      <w:numFmt w:val="bullet"/>
      <w:lvlText w:val="-"/>
      <w:lvlJc w:val="left"/>
      <w:pPr>
        <w:ind w:left="720" w:hanging="360"/>
      </w:pPr>
      <w:rPr>
        <w:rFonts w:ascii="Public Sans Light" w:eastAsia="Times New Roman" w:hAnsi="Public Sans Light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DC4D61"/>
    <w:multiLevelType w:val="hybridMultilevel"/>
    <w:tmpl w:val="4668619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D6041A"/>
    <w:multiLevelType w:val="hybridMultilevel"/>
    <w:tmpl w:val="230CE8B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FB5BCB"/>
    <w:multiLevelType w:val="hybridMultilevel"/>
    <w:tmpl w:val="822AE3D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274254"/>
    <w:multiLevelType w:val="hybridMultilevel"/>
    <w:tmpl w:val="8C80867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055489">
    <w:abstractNumId w:val="13"/>
  </w:num>
  <w:num w:numId="2" w16cid:durableId="225999075">
    <w:abstractNumId w:val="28"/>
  </w:num>
  <w:num w:numId="3" w16cid:durableId="2088764891">
    <w:abstractNumId w:val="24"/>
  </w:num>
  <w:num w:numId="4" w16cid:durableId="1966502699">
    <w:abstractNumId w:val="9"/>
  </w:num>
  <w:num w:numId="5" w16cid:durableId="574704025">
    <w:abstractNumId w:val="7"/>
  </w:num>
  <w:num w:numId="6" w16cid:durableId="657000983">
    <w:abstractNumId w:val="6"/>
  </w:num>
  <w:num w:numId="7" w16cid:durableId="1951476215">
    <w:abstractNumId w:val="5"/>
  </w:num>
  <w:num w:numId="8" w16cid:durableId="1256017548">
    <w:abstractNumId w:val="4"/>
  </w:num>
  <w:num w:numId="9" w16cid:durableId="1402295473">
    <w:abstractNumId w:val="8"/>
  </w:num>
  <w:num w:numId="10" w16cid:durableId="932980018">
    <w:abstractNumId w:val="3"/>
  </w:num>
  <w:num w:numId="11" w16cid:durableId="1119493116">
    <w:abstractNumId w:val="2"/>
  </w:num>
  <w:num w:numId="12" w16cid:durableId="1536229681">
    <w:abstractNumId w:val="1"/>
  </w:num>
  <w:num w:numId="13" w16cid:durableId="1932618767">
    <w:abstractNumId w:val="0"/>
  </w:num>
  <w:num w:numId="14" w16cid:durableId="211310732">
    <w:abstractNumId w:val="15"/>
  </w:num>
  <w:num w:numId="15" w16cid:durableId="145980336">
    <w:abstractNumId w:val="33"/>
  </w:num>
  <w:num w:numId="16" w16cid:durableId="2090492496">
    <w:abstractNumId w:val="11"/>
  </w:num>
  <w:num w:numId="17" w16cid:durableId="1901135109">
    <w:abstractNumId w:val="31"/>
  </w:num>
  <w:num w:numId="18" w16cid:durableId="1659263949">
    <w:abstractNumId w:val="14"/>
  </w:num>
  <w:num w:numId="19" w16cid:durableId="1181625612">
    <w:abstractNumId w:val="17"/>
  </w:num>
  <w:num w:numId="20" w16cid:durableId="1264999962">
    <w:abstractNumId w:val="26"/>
  </w:num>
  <w:num w:numId="21" w16cid:durableId="1582837078">
    <w:abstractNumId w:val="25"/>
  </w:num>
  <w:num w:numId="22" w16cid:durableId="1662536741">
    <w:abstractNumId w:val="12"/>
  </w:num>
  <w:num w:numId="23" w16cid:durableId="667097330">
    <w:abstractNumId w:val="27"/>
  </w:num>
  <w:num w:numId="24" w16cid:durableId="992879201">
    <w:abstractNumId w:val="29"/>
  </w:num>
  <w:num w:numId="25" w16cid:durableId="549650691">
    <w:abstractNumId w:val="10"/>
  </w:num>
  <w:num w:numId="26" w16cid:durableId="46996655">
    <w:abstractNumId w:val="34"/>
  </w:num>
  <w:num w:numId="27" w16cid:durableId="813328525">
    <w:abstractNumId w:val="20"/>
  </w:num>
  <w:num w:numId="28" w16cid:durableId="1990357647">
    <w:abstractNumId w:val="32"/>
  </w:num>
  <w:num w:numId="29" w16cid:durableId="800608433">
    <w:abstractNumId w:val="19"/>
  </w:num>
  <w:num w:numId="30" w16cid:durableId="1121655132">
    <w:abstractNumId w:val="30"/>
  </w:num>
  <w:num w:numId="31" w16cid:durableId="304703616">
    <w:abstractNumId w:val="16"/>
  </w:num>
  <w:num w:numId="32" w16cid:durableId="2064593763">
    <w:abstractNumId w:val="21"/>
  </w:num>
  <w:num w:numId="33" w16cid:durableId="944078336">
    <w:abstractNumId w:val="22"/>
  </w:num>
  <w:num w:numId="34" w16cid:durableId="1736902189">
    <w:abstractNumId w:val="18"/>
  </w:num>
  <w:num w:numId="35" w16cid:durableId="1562643144">
    <w:abstractNumId w:val="23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avid Murray">
    <w15:presenceInfo w15:providerId="AD" w15:userId="S::david.murray@informationaccessgroup.com::efd5139a-5066-4aab-a3af-a66901dbc6e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40"/>
  <w:displayHorizontalDrawingGridEvery w:val="2"/>
  <w:characterSpacingControl w:val="doNotCompress"/>
  <w:hdrShapeDefaults>
    <o:shapedefaults v:ext="edit" spidmax="51201">
      <o:colormru v:ext="edit" colors="#e8f6f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2B53"/>
    <w:rsid w:val="00003F3E"/>
    <w:rsid w:val="00004052"/>
    <w:rsid w:val="00005C84"/>
    <w:rsid w:val="0000729C"/>
    <w:rsid w:val="00007517"/>
    <w:rsid w:val="00010060"/>
    <w:rsid w:val="000131A3"/>
    <w:rsid w:val="00017C44"/>
    <w:rsid w:val="00020CAC"/>
    <w:rsid w:val="000223E7"/>
    <w:rsid w:val="00025085"/>
    <w:rsid w:val="00025162"/>
    <w:rsid w:val="00026D9B"/>
    <w:rsid w:val="000276DA"/>
    <w:rsid w:val="0003212C"/>
    <w:rsid w:val="00033759"/>
    <w:rsid w:val="00034C79"/>
    <w:rsid w:val="00035D95"/>
    <w:rsid w:val="00037534"/>
    <w:rsid w:val="00040480"/>
    <w:rsid w:val="0004229E"/>
    <w:rsid w:val="00042C2E"/>
    <w:rsid w:val="000432B1"/>
    <w:rsid w:val="00044183"/>
    <w:rsid w:val="00046373"/>
    <w:rsid w:val="000464C1"/>
    <w:rsid w:val="00051741"/>
    <w:rsid w:val="00054E52"/>
    <w:rsid w:val="00060614"/>
    <w:rsid w:val="00060B3E"/>
    <w:rsid w:val="00060E3E"/>
    <w:rsid w:val="00060F93"/>
    <w:rsid w:val="00061FF6"/>
    <w:rsid w:val="0006339E"/>
    <w:rsid w:val="00065443"/>
    <w:rsid w:val="00067033"/>
    <w:rsid w:val="00070A93"/>
    <w:rsid w:val="00071A82"/>
    <w:rsid w:val="0007213A"/>
    <w:rsid w:val="00073579"/>
    <w:rsid w:val="00073A5E"/>
    <w:rsid w:val="00074F07"/>
    <w:rsid w:val="00077149"/>
    <w:rsid w:val="00080002"/>
    <w:rsid w:val="00081601"/>
    <w:rsid w:val="00081CF6"/>
    <w:rsid w:val="0008509B"/>
    <w:rsid w:val="000906AA"/>
    <w:rsid w:val="00091674"/>
    <w:rsid w:val="000A3E52"/>
    <w:rsid w:val="000A627C"/>
    <w:rsid w:val="000B4D35"/>
    <w:rsid w:val="000B622A"/>
    <w:rsid w:val="000B6C30"/>
    <w:rsid w:val="000B750C"/>
    <w:rsid w:val="000C01D8"/>
    <w:rsid w:val="000C0F54"/>
    <w:rsid w:val="000C3B9B"/>
    <w:rsid w:val="000C3D30"/>
    <w:rsid w:val="000D07D6"/>
    <w:rsid w:val="000D282A"/>
    <w:rsid w:val="000D2C19"/>
    <w:rsid w:val="000D7DE3"/>
    <w:rsid w:val="000D7F04"/>
    <w:rsid w:val="000E2BBD"/>
    <w:rsid w:val="000E2DF2"/>
    <w:rsid w:val="000E4D70"/>
    <w:rsid w:val="000E55B2"/>
    <w:rsid w:val="000E5A79"/>
    <w:rsid w:val="000E7062"/>
    <w:rsid w:val="000F0333"/>
    <w:rsid w:val="000F0695"/>
    <w:rsid w:val="000F0B0B"/>
    <w:rsid w:val="000F3ACE"/>
    <w:rsid w:val="000F3F2F"/>
    <w:rsid w:val="000F52F4"/>
    <w:rsid w:val="000F6F30"/>
    <w:rsid w:val="0010561C"/>
    <w:rsid w:val="001066AD"/>
    <w:rsid w:val="001110D2"/>
    <w:rsid w:val="001131E0"/>
    <w:rsid w:val="001156E7"/>
    <w:rsid w:val="00115A30"/>
    <w:rsid w:val="00117AEC"/>
    <w:rsid w:val="00120A79"/>
    <w:rsid w:val="00120EEC"/>
    <w:rsid w:val="00121203"/>
    <w:rsid w:val="001238E4"/>
    <w:rsid w:val="00124F36"/>
    <w:rsid w:val="0012509B"/>
    <w:rsid w:val="0013254E"/>
    <w:rsid w:val="00134CC3"/>
    <w:rsid w:val="0013535A"/>
    <w:rsid w:val="0014402F"/>
    <w:rsid w:val="00151817"/>
    <w:rsid w:val="0015329D"/>
    <w:rsid w:val="00153E51"/>
    <w:rsid w:val="00157964"/>
    <w:rsid w:val="001600B3"/>
    <w:rsid w:val="00164889"/>
    <w:rsid w:val="00166753"/>
    <w:rsid w:val="001711FF"/>
    <w:rsid w:val="00172597"/>
    <w:rsid w:val="00173B3A"/>
    <w:rsid w:val="001762CA"/>
    <w:rsid w:val="00176798"/>
    <w:rsid w:val="0018024C"/>
    <w:rsid w:val="001913A3"/>
    <w:rsid w:val="00191B7F"/>
    <w:rsid w:val="00193E3A"/>
    <w:rsid w:val="0019631C"/>
    <w:rsid w:val="001A20D1"/>
    <w:rsid w:val="001A2E5E"/>
    <w:rsid w:val="001A375B"/>
    <w:rsid w:val="001A4B9E"/>
    <w:rsid w:val="001A5C7B"/>
    <w:rsid w:val="001A6E7C"/>
    <w:rsid w:val="001B1575"/>
    <w:rsid w:val="001B4580"/>
    <w:rsid w:val="001C28AC"/>
    <w:rsid w:val="001C2DEF"/>
    <w:rsid w:val="001C326A"/>
    <w:rsid w:val="001C3CDE"/>
    <w:rsid w:val="001C48B5"/>
    <w:rsid w:val="001C6408"/>
    <w:rsid w:val="001D0608"/>
    <w:rsid w:val="001D116F"/>
    <w:rsid w:val="001D3FF9"/>
    <w:rsid w:val="001D75EE"/>
    <w:rsid w:val="001E0153"/>
    <w:rsid w:val="001E0B48"/>
    <w:rsid w:val="001E0FAE"/>
    <w:rsid w:val="001E2C3B"/>
    <w:rsid w:val="001E2EA9"/>
    <w:rsid w:val="001E57AD"/>
    <w:rsid w:val="001E773F"/>
    <w:rsid w:val="001F1EBE"/>
    <w:rsid w:val="001F38D7"/>
    <w:rsid w:val="001F54B9"/>
    <w:rsid w:val="001F7D75"/>
    <w:rsid w:val="00203FDC"/>
    <w:rsid w:val="00211660"/>
    <w:rsid w:val="0021361E"/>
    <w:rsid w:val="00217241"/>
    <w:rsid w:val="00217CB2"/>
    <w:rsid w:val="00220872"/>
    <w:rsid w:val="002212B6"/>
    <w:rsid w:val="00221CED"/>
    <w:rsid w:val="00230213"/>
    <w:rsid w:val="00230257"/>
    <w:rsid w:val="002349C3"/>
    <w:rsid w:val="00235D23"/>
    <w:rsid w:val="00236622"/>
    <w:rsid w:val="00241A33"/>
    <w:rsid w:val="00245C14"/>
    <w:rsid w:val="0025072B"/>
    <w:rsid w:val="00252473"/>
    <w:rsid w:val="00256E86"/>
    <w:rsid w:val="002605A1"/>
    <w:rsid w:val="00270553"/>
    <w:rsid w:val="00270EEA"/>
    <w:rsid w:val="002725A8"/>
    <w:rsid w:val="00272714"/>
    <w:rsid w:val="00281094"/>
    <w:rsid w:val="00281D33"/>
    <w:rsid w:val="00282145"/>
    <w:rsid w:val="0028531C"/>
    <w:rsid w:val="00286A61"/>
    <w:rsid w:val="00286D50"/>
    <w:rsid w:val="002871A2"/>
    <w:rsid w:val="002875DD"/>
    <w:rsid w:val="0029060F"/>
    <w:rsid w:val="00290F99"/>
    <w:rsid w:val="00294A46"/>
    <w:rsid w:val="00295BFF"/>
    <w:rsid w:val="002974B0"/>
    <w:rsid w:val="002A02BB"/>
    <w:rsid w:val="002A3384"/>
    <w:rsid w:val="002A4A0F"/>
    <w:rsid w:val="002B0820"/>
    <w:rsid w:val="002B0F8E"/>
    <w:rsid w:val="002B1E87"/>
    <w:rsid w:val="002B5278"/>
    <w:rsid w:val="002C218F"/>
    <w:rsid w:val="002C2CDA"/>
    <w:rsid w:val="002C46E8"/>
    <w:rsid w:val="002C55A6"/>
    <w:rsid w:val="002C74FA"/>
    <w:rsid w:val="002C79AC"/>
    <w:rsid w:val="002D51B6"/>
    <w:rsid w:val="002D57E0"/>
    <w:rsid w:val="002D6314"/>
    <w:rsid w:val="002D6EC8"/>
    <w:rsid w:val="002E100F"/>
    <w:rsid w:val="002E38B5"/>
    <w:rsid w:val="002E535B"/>
    <w:rsid w:val="002E5B2D"/>
    <w:rsid w:val="002E5D89"/>
    <w:rsid w:val="002E6015"/>
    <w:rsid w:val="002F1895"/>
    <w:rsid w:val="002F4984"/>
    <w:rsid w:val="002F53B6"/>
    <w:rsid w:val="002F579F"/>
    <w:rsid w:val="00300FF6"/>
    <w:rsid w:val="00301D76"/>
    <w:rsid w:val="00302D64"/>
    <w:rsid w:val="003036DF"/>
    <w:rsid w:val="0030594A"/>
    <w:rsid w:val="00307AEC"/>
    <w:rsid w:val="00320559"/>
    <w:rsid w:val="00321077"/>
    <w:rsid w:val="0032388B"/>
    <w:rsid w:val="00325DF4"/>
    <w:rsid w:val="00330F46"/>
    <w:rsid w:val="00331D38"/>
    <w:rsid w:val="0033269A"/>
    <w:rsid w:val="00332A20"/>
    <w:rsid w:val="003332F3"/>
    <w:rsid w:val="00334EEB"/>
    <w:rsid w:val="00337C79"/>
    <w:rsid w:val="0034139F"/>
    <w:rsid w:val="00343869"/>
    <w:rsid w:val="00344867"/>
    <w:rsid w:val="00345859"/>
    <w:rsid w:val="00347262"/>
    <w:rsid w:val="00350DA1"/>
    <w:rsid w:val="003523D6"/>
    <w:rsid w:val="00353785"/>
    <w:rsid w:val="0035386E"/>
    <w:rsid w:val="0035459C"/>
    <w:rsid w:val="0035630B"/>
    <w:rsid w:val="00356A05"/>
    <w:rsid w:val="00357305"/>
    <w:rsid w:val="00363452"/>
    <w:rsid w:val="00363590"/>
    <w:rsid w:val="0036372B"/>
    <w:rsid w:val="00365437"/>
    <w:rsid w:val="0036561B"/>
    <w:rsid w:val="00365F18"/>
    <w:rsid w:val="003741D2"/>
    <w:rsid w:val="0037449D"/>
    <w:rsid w:val="00380F88"/>
    <w:rsid w:val="0038327A"/>
    <w:rsid w:val="00385CBD"/>
    <w:rsid w:val="00397314"/>
    <w:rsid w:val="00397682"/>
    <w:rsid w:val="003978EE"/>
    <w:rsid w:val="003A5211"/>
    <w:rsid w:val="003A52BE"/>
    <w:rsid w:val="003A7C38"/>
    <w:rsid w:val="003B0746"/>
    <w:rsid w:val="003B26C0"/>
    <w:rsid w:val="003B3832"/>
    <w:rsid w:val="003B5FD8"/>
    <w:rsid w:val="003B650E"/>
    <w:rsid w:val="003B6F09"/>
    <w:rsid w:val="003B77FF"/>
    <w:rsid w:val="003C0CDC"/>
    <w:rsid w:val="003C10CB"/>
    <w:rsid w:val="003C1FCE"/>
    <w:rsid w:val="003C25FD"/>
    <w:rsid w:val="003C4A3D"/>
    <w:rsid w:val="003C7BC8"/>
    <w:rsid w:val="003D200A"/>
    <w:rsid w:val="003E0E59"/>
    <w:rsid w:val="003E1DAD"/>
    <w:rsid w:val="003E221D"/>
    <w:rsid w:val="003E37CC"/>
    <w:rsid w:val="003E5701"/>
    <w:rsid w:val="003E7630"/>
    <w:rsid w:val="003F12F9"/>
    <w:rsid w:val="003F1C1D"/>
    <w:rsid w:val="003F437C"/>
    <w:rsid w:val="004019A6"/>
    <w:rsid w:val="004029A2"/>
    <w:rsid w:val="0040524E"/>
    <w:rsid w:val="004052C5"/>
    <w:rsid w:val="00415C29"/>
    <w:rsid w:val="00417DD4"/>
    <w:rsid w:val="00425227"/>
    <w:rsid w:val="00426985"/>
    <w:rsid w:val="00427142"/>
    <w:rsid w:val="004273B8"/>
    <w:rsid w:val="004317FD"/>
    <w:rsid w:val="0043723A"/>
    <w:rsid w:val="0043789D"/>
    <w:rsid w:val="00441B81"/>
    <w:rsid w:val="004428D8"/>
    <w:rsid w:val="00443E4B"/>
    <w:rsid w:val="004440D2"/>
    <w:rsid w:val="004442D9"/>
    <w:rsid w:val="00451A84"/>
    <w:rsid w:val="0045208A"/>
    <w:rsid w:val="00453DF0"/>
    <w:rsid w:val="004549A1"/>
    <w:rsid w:val="00455051"/>
    <w:rsid w:val="0046085A"/>
    <w:rsid w:val="00461B6A"/>
    <w:rsid w:val="00463323"/>
    <w:rsid w:val="00464218"/>
    <w:rsid w:val="004705DE"/>
    <w:rsid w:val="00470848"/>
    <w:rsid w:val="00471276"/>
    <w:rsid w:val="00472FC0"/>
    <w:rsid w:val="00474FB1"/>
    <w:rsid w:val="00482C02"/>
    <w:rsid w:val="00490887"/>
    <w:rsid w:val="00491930"/>
    <w:rsid w:val="00493793"/>
    <w:rsid w:val="004938F4"/>
    <w:rsid w:val="00494D54"/>
    <w:rsid w:val="00494FB2"/>
    <w:rsid w:val="00495862"/>
    <w:rsid w:val="00495C4F"/>
    <w:rsid w:val="0049616A"/>
    <w:rsid w:val="004A09F4"/>
    <w:rsid w:val="004A257D"/>
    <w:rsid w:val="004A4092"/>
    <w:rsid w:val="004A776E"/>
    <w:rsid w:val="004B0454"/>
    <w:rsid w:val="004B4F06"/>
    <w:rsid w:val="004B70CC"/>
    <w:rsid w:val="004C0606"/>
    <w:rsid w:val="004C0D4E"/>
    <w:rsid w:val="004C20BC"/>
    <w:rsid w:val="004C2D97"/>
    <w:rsid w:val="004C3A6A"/>
    <w:rsid w:val="004C47C1"/>
    <w:rsid w:val="004C78E2"/>
    <w:rsid w:val="004D2142"/>
    <w:rsid w:val="004D28ED"/>
    <w:rsid w:val="004D2B11"/>
    <w:rsid w:val="004D2CFB"/>
    <w:rsid w:val="004D2EC1"/>
    <w:rsid w:val="004D316C"/>
    <w:rsid w:val="004D37CE"/>
    <w:rsid w:val="004D3BD3"/>
    <w:rsid w:val="004D4BD8"/>
    <w:rsid w:val="004E2588"/>
    <w:rsid w:val="004E277B"/>
    <w:rsid w:val="004E2B49"/>
    <w:rsid w:val="004E3E3D"/>
    <w:rsid w:val="004E4A37"/>
    <w:rsid w:val="004E6322"/>
    <w:rsid w:val="004F185B"/>
    <w:rsid w:val="004F3E43"/>
    <w:rsid w:val="004F5039"/>
    <w:rsid w:val="00501490"/>
    <w:rsid w:val="00501506"/>
    <w:rsid w:val="00502156"/>
    <w:rsid w:val="00502302"/>
    <w:rsid w:val="0050252C"/>
    <w:rsid w:val="0050433E"/>
    <w:rsid w:val="00510AA0"/>
    <w:rsid w:val="00511373"/>
    <w:rsid w:val="005117DB"/>
    <w:rsid w:val="00516FB7"/>
    <w:rsid w:val="00520927"/>
    <w:rsid w:val="00520D7E"/>
    <w:rsid w:val="00521335"/>
    <w:rsid w:val="00522F49"/>
    <w:rsid w:val="0052434D"/>
    <w:rsid w:val="005243C9"/>
    <w:rsid w:val="005243E2"/>
    <w:rsid w:val="00527BC5"/>
    <w:rsid w:val="00527D52"/>
    <w:rsid w:val="00535009"/>
    <w:rsid w:val="00535B5D"/>
    <w:rsid w:val="00537047"/>
    <w:rsid w:val="0054416C"/>
    <w:rsid w:val="005451A7"/>
    <w:rsid w:val="0055129A"/>
    <w:rsid w:val="005521C4"/>
    <w:rsid w:val="0055235E"/>
    <w:rsid w:val="00553902"/>
    <w:rsid w:val="00554C98"/>
    <w:rsid w:val="00555650"/>
    <w:rsid w:val="005607DE"/>
    <w:rsid w:val="0056091D"/>
    <w:rsid w:val="00562E4E"/>
    <w:rsid w:val="00570D4B"/>
    <w:rsid w:val="00571307"/>
    <w:rsid w:val="0057186D"/>
    <w:rsid w:val="00571B6E"/>
    <w:rsid w:val="00572836"/>
    <w:rsid w:val="00574728"/>
    <w:rsid w:val="00576476"/>
    <w:rsid w:val="00576DFE"/>
    <w:rsid w:val="00577D2B"/>
    <w:rsid w:val="00580DCD"/>
    <w:rsid w:val="005811EF"/>
    <w:rsid w:val="00583D3F"/>
    <w:rsid w:val="00585580"/>
    <w:rsid w:val="0059275C"/>
    <w:rsid w:val="00592E8A"/>
    <w:rsid w:val="005937F4"/>
    <w:rsid w:val="00594D50"/>
    <w:rsid w:val="0059584A"/>
    <w:rsid w:val="00596775"/>
    <w:rsid w:val="005971C5"/>
    <w:rsid w:val="005A6211"/>
    <w:rsid w:val="005A6CD9"/>
    <w:rsid w:val="005B0385"/>
    <w:rsid w:val="005C299F"/>
    <w:rsid w:val="005C3A36"/>
    <w:rsid w:val="005C55EC"/>
    <w:rsid w:val="005C568E"/>
    <w:rsid w:val="005C709A"/>
    <w:rsid w:val="005D5F72"/>
    <w:rsid w:val="005E3984"/>
    <w:rsid w:val="005E4623"/>
    <w:rsid w:val="005E5FEA"/>
    <w:rsid w:val="005E664A"/>
    <w:rsid w:val="005F08D9"/>
    <w:rsid w:val="005F1D18"/>
    <w:rsid w:val="005F2E8E"/>
    <w:rsid w:val="005F31BA"/>
    <w:rsid w:val="005F3A6E"/>
    <w:rsid w:val="005F3E1A"/>
    <w:rsid w:val="005F48EF"/>
    <w:rsid w:val="005F5901"/>
    <w:rsid w:val="00602E15"/>
    <w:rsid w:val="0060394E"/>
    <w:rsid w:val="0060568C"/>
    <w:rsid w:val="00617AA0"/>
    <w:rsid w:val="006202C6"/>
    <w:rsid w:val="00622022"/>
    <w:rsid w:val="006230F6"/>
    <w:rsid w:val="00623177"/>
    <w:rsid w:val="006239B1"/>
    <w:rsid w:val="00625DC7"/>
    <w:rsid w:val="006269BB"/>
    <w:rsid w:val="00626B72"/>
    <w:rsid w:val="00632C81"/>
    <w:rsid w:val="00632EF8"/>
    <w:rsid w:val="006342F0"/>
    <w:rsid w:val="006355FB"/>
    <w:rsid w:val="006400F3"/>
    <w:rsid w:val="00641BF7"/>
    <w:rsid w:val="00644449"/>
    <w:rsid w:val="00644964"/>
    <w:rsid w:val="00644C39"/>
    <w:rsid w:val="00644DBE"/>
    <w:rsid w:val="00646FCA"/>
    <w:rsid w:val="00647623"/>
    <w:rsid w:val="00650B9A"/>
    <w:rsid w:val="00655814"/>
    <w:rsid w:val="006570A7"/>
    <w:rsid w:val="00660C3D"/>
    <w:rsid w:val="00660C93"/>
    <w:rsid w:val="00662DEC"/>
    <w:rsid w:val="00662F7C"/>
    <w:rsid w:val="00670F45"/>
    <w:rsid w:val="00674568"/>
    <w:rsid w:val="006752A2"/>
    <w:rsid w:val="006776F4"/>
    <w:rsid w:val="00677D3B"/>
    <w:rsid w:val="006806CD"/>
    <w:rsid w:val="00686C3F"/>
    <w:rsid w:val="00686F57"/>
    <w:rsid w:val="00687EE5"/>
    <w:rsid w:val="006904B6"/>
    <w:rsid w:val="00690AF8"/>
    <w:rsid w:val="006947F8"/>
    <w:rsid w:val="006A0A5F"/>
    <w:rsid w:val="006A54BC"/>
    <w:rsid w:val="006A700C"/>
    <w:rsid w:val="006A7AC8"/>
    <w:rsid w:val="006B1888"/>
    <w:rsid w:val="006B3A52"/>
    <w:rsid w:val="006B3E8B"/>
    <w:rsid w:val="006B5490"/>
    <w:rsid w:val="006B708B"/>
    <w:rsid w:val="006B7F7C"/>
    <w:rsid w:val="006B7FBD"/>
    <w:rsid w:val="006C03D8"/>
    <w:rsid w:val="006C1258"/>
    <w:rsid w:val="006C2D57"/>
    <w:rsid w:val="006C6077"/>
    <w:rsid w:val="006C75DD"/>
    <w:rsid w:val="006C7EB1"/>
    <w:rsid w:val="006D026D"/>
    <w:rsid w:val="006D2BD4"/>
    <w:rsid w:val="006D3EA5"/>
    <w:rsid w:val="006E142A"/>
    <w:rsid w:val="006E2818"/>
    <w:rsid w:val="006E2B32"/>
    <w:rsid w:val="006E384A"/>
    <w:rsid w:val="006E4EA0"/>
    <w:rsid w:val="006E6184"/>
    <w:rsid w:val="006F1C70"/>
    <w:rsid w:val="006F28B7"/>
    <w:rsid w:val="006F4A9D"/>
    <w:rsid w:val="006F556A"/>
    <w:rsid w:val="006F7E9F"/>
    <w:rsid w:val="00701CBA"/>
    <w:rsid w:val="007028D3"/>
    <w:rsid w:val="00704CE2"/>
    <w:rsid w:val="00706663"/>
    <w:rsid w:val="00711A25"/>
    <w:rsid w:val="007126B8"/>
    <w:rsid w:val="00713B9C"/>
    <w:rsid w:val="007141F0"/>
    <w:rsid w:val="007149CB"/>
    <w:rsid w:val="00714AF3"/>
    <w:rsid w:val="00715AE3"/>
    <w:rsid w:val="007162A8"/>
    <w:rsid w:val="00716B39"/>
    <w:rsid w:val="0071703F"/>
    <w:rsid w:val="007171C3"/>
    <w:rsid w:val="00720DDD"/>
    <w:rsid w:val="00722AEB"/>
    <w:rsid w:val="007248CE"/>
    <w:rsid w:val="007259A9"/>
    <w:rsid w:val="00725E3E"/>
    <w:rsid w:val="00726490"/>
    <w:rsid w:val="00726721"/>
    <w:rsid w:val="00726AC0"/>
    <w:rsid w:val="007358E6"/>
    <w:rsid w:val="00737409"/>
    <w:rsid w:val="007415E6"/>
    <w:rsid w:val="007446D1"/>
    <w:rsid w:val="00750D2C"/>
    <w:rsid w:val="00752829"/>
    <w:rsid w:val="00754A62"/>
    <w:rsid w:val="007563AD"/>
    <w:rsid w:val="00761AE0"/>
    <w:rsid w:val="00771DF5"/>
    <w:rsid w:val="00771E76"/>
    <w:rsid w:val="00774294"/>
    <w:rsid w:val="00774577"/>
    <w:rsid w:val="0077460B"/>
    <w:rsid w:val="00776815"/>
    <w:rsid w:val="00776E94"/>
    <w:rsid w:val="00780CEA"/>
    <w:rsid w:val="00781ED3"/>
    <w:rsid w:val="00785FE2"/>
    <w:rsid w:val="007872FA"/>
    <w:rsid w:val="007914E8"/>
    <w:rsid w:val="00792C86"/>
    <w:rsid w:val="007977BD"/>
    <w:rsid w:val="0079791B"/>
    <w:rsid w:val="007A0397"/>
    <w:rsid w:val="007A0577"/>
    <w:rsid w:val="007A257F"/>
    <w:rsid w:val="007A35E8"/>
    <w:rsid w:val="007A3FE1"/>
    <w:rsid w:val="007B1389"/>
    <w:rsid w:val="007B5910"/>
    <w:rsid w:val="007B6D36"/>
    <w:rsid w:val="007B7087"/>
    <w:rsid w:val="007B7293"/>
    <w:rsid w:val="007D330C"/>
    <w:rsid w:val="007D3F8F"/>
    <w:rsid w:val="007D4743"/>
    <w:rsid w:val="007D6CCC"/>
    <w:rsid w:val="007D73EB"/>
    <w:rsid w:val="007E075D"/>
    <w:rsid w:val="007E1D8D"/>
    <w:rsid w:val="007E29CC"/>
    <w:rsid w:val="007E2A65"/>
    <w:rsid w:val="007E39E2"/>
    <w:rsid w:val="007F1DE7"/>
    <w:rsid w:val="007F238F"/>
    <w:rsid w:val="007F2AE3"/>
    <w:rsid w:val="007F6129"/>
    <w:rsid w:val="00800787"/>
    <w:rsid w:val="00802B4D"/>
    <w:rsid w:val="0081027F"/>
    <w:rsid w:val="00810F0F"/>
    <w:rsid w:val="00811FC6"/>
    <w:rsid w:val="00815653"/>
    <w:rsid w:val="008176E0"/>
    <w:rsid w:val="00817C9A"/>
    <w:rsid w:val="008212FE"/>
    <w:rsid w:val="00824443"/>
    <w:rsid w:val="00825046"/>
    <w:rsid w:val="00825AFC"/>
    <w:rsid w:val="00827B6B"/>
    <w:rsid w:val="00831ABE"/>
    <w:rsid w:val="00834E5D"/>
    <w:rsid w:val="00843DA2"/>
    <w:rsid w:val="00844AA2"/>
    <w:rsid w:val="0084628A"/>
    <w:rsid w:val="00847807"/>
    <w:rsid w:val="00847C34"/>
    <w:rsid w:val="00850665"/>
    <w:rsid w:val="00852206"/>
    <w:rsid w:val="00853D8F"/>
    <w:rsid w:val="00857436"/>
    <w:rsid w:val="00857E74"/>
    <w:rsid w:val="008603EA"/>
    <w:rsid w:val="00860490"/>
    <w:rsid w:val="00866969"/>
    <w:rsid w:val="008714B8"/>
    <w:rsid w:val="00872E9D"/>
    <w:rsid w:val="008748B2"/>
    <w:rsid w:val="00880CC7"/>
    <w:rsid w:val="00880E59"/>
    <w:rsid w:val="0088421A"/>
    <w:rsid w:val="00884790"/>
    <w:rsid w:val="0088497C"/>
    <w:rsid w:val="008918D5"/>
    <w:rsid w:val="008921F5"/>
    <w:rsid w:val="00892737"/>
    <w:rsid w:val="00894DD8"/>
    <w:rsid w:val="00896644"/>
    <w:rsid w:val="008A0763"/>
    <w:rsid w:val="008A6F57"/>
    <w:rsid w:val="008A706B"/>
    <w:rsid w:val="008B3A24"/>
    <w:rsid w:val="008B4330"/>
    <w:rsid w:val="008B5448"/>
    <w:rsid w:val="008B5EF8"/>
    <w:rsid w:val="008B7BF2"/>
    <w:rsid w:val="008C4DF4"/>
    <w:rsid w:val="008C5C0E"/>
    <w:rsid w:val="008C5FB9"/>
    <w:rsid w:val="008C6D5E"/>
    <w:rsid w:val="008D0EFF"/>
    <w:rsid w:val="008D282D"/>
    <w:rsid w:val="008D4746"/>
    <w:rsid w:val="008D5A46"/>
    <w:rsid w:val="008D5CE2"/>
    <w:rsid w:val="008D67FB"/>
    <w:rsid w:val="008D6D49"/>
    <w:rsid w:val="008D7408"/>
    <w:rsid w:val="008D7672"/>
    <w:rsid w:val="008F0896"/>
    <w:rsid w:val="008F0F52"/>
    <w:rsid w:val="008F21F0"/>
    <w:rsid w:val="008F2C27"/>
    <w:rsid w:val="008F2CB2"/>
    <w:rsid w:val="008F5EDD"/>
    <w:rsid w:val="008F6E21"/>
    <w:rsid w:val="00905EFA"/>
    <w:rsid w:val="00911623"/>
    <w:rsid w:val="00914A7C"/>
    <w:rsid w:val="00915212"/>
    <w:rsid w:val="0091553D"/>
    <w:rsid w:val="00917A66"/>
    <w:rsid w:val="0092029F"/>
    <w:rsid w:val="00920A9D"/>
    <w:rsid w:val="0093070E"/>
    <w:rsid w:val="00934D22"/>
    <w:rsid w:val="00934D33"/>
    <w:rsid w:val="00936990"/>
    <w:rsid w:val="00937898"/>
    <w:rsid w:val="0094137F"/>
    <w:rsid w:val="00941718"/>
    <w:rsid w:val="00943978"/>
    <w:rsid w:val="00944126"/>
    <w:rsid w:val="00946523"/>
    <w:rsid w:val="0094784E"/>
    <w:rsid w:val="0095087C"/>
    <w:rsid w:val="00953CC9"/>
    <w:rsid w:val="00954C91"/>
    <w:rsid w:val="00954FC6"/>
    <w:rsid w:val="00955C0A"/>
    <w:rsid w:val="0096131E"/>
    <w:rsid w:val="0096277E"/>
    <w:rsid w:val="009632DE"/>
    <w:rsid w:val="00965DA3"/>
    <w:rsid w:val="009662E8"/>
    <w:rsid w:val="009662F0"/>
    <w:rsid w:val="009663C3"/>
    <w:rsid w:val="00967B6F"/>
    <w:rsid w:val="00970061"/>
    <w:rsid w:val="00970AB5"/>
    <w:rsid w:val="00971900"/>
    <w:rsid w:val="0097523B"/>
    <w:rsid w:val="00976F33"/>
    <w:rsid w:val="00980488"/>
    <w:rsid w:val="00981C91"/>
    <w:rsid w:val="00983059"/>
    <w:rsid w:val="009843B4"/>
    <w:rsid w:val="009847E9"/>
    <w:rsid w:val="009870D3"/>
    <w:rsid w:val="00991A58"/>
    <w:rsid w:val="00995342"/>
    <w:rsid w:val="009A416E"/>
    <w:rsid w:val="009A5071"/>
    <w:rsid w:val="009A72C5"/>
    <w:rsid w:val="009B2E1E"/>
    <w:rsid w:val="009B3499"/>
    <w:rsid w:val="009B3DBC"/>
    <w:rsid w:val="009B7000"/>
    <w:rsid w:val="009B7026"/>
    <w:rsid w:val="009B7413"/>
    <w:rsid w:val="009B7B8F"/>
    <w:rsid w:val="009C04B1"/>
    <w:rsid w:val="009C091F"/>
    <w:rsid w:val="009C21FB"/>
    <w:rsid w:val="009C363B"/>
    <w:rsid w:val="009D05F5"/>
    <w:rsid w:val="009D7EEA"/>
    <w:rsid w:val="009E14A0"/>
    <w:rsid w:val="009E1540"/>
    <w:rsid w:val="009E3FBF"/>
    <w:rsid w:val="009E592B"/>
    <w:rsid w:val="009F1282"/>
    <w:rsid w:val="009F26B1"/>
    <w:rsid w:val="009F340B"/>
    <w:rsid w:val="009F72F2"/>
    <w:rsid w:val="009F7C3B"/>
    <w:rsid w:val="00A002A3"/>
    <w:rsid w:val="00A00C6D"/>
    <w:rsid w:val="00A02F4C"/>
    <w:rsid w:val="00A04142"/>
    <w:rsid w:val="00A057E6"/>
    <w:rsid w:val="00A060CE"/>
    <w:rsid w:val="00A063CF"/>
    <w:rsid w:val="00A10FBF"/>
    <w:rsid w:val="00A1485A"/>
    <w:rsid w:val="00A2170B"/>
    <w:rsid w:val="00A24F0B"/>
    <w:rsid w:val="00A25E34"/>
    <w:rsid w:val="00A30010"/>
    <w:rsid w:val="00A301B3"/>
    <w:rsid w:val="00A31DE9"/>
    <w:rsid w:val="00A33000"/>
    <w:rsid w:val="00A33931"/>
    <w:rsid w:val="00A36D9B"/>
    <w:rsid w:val="00A36E19"/>
    <w:rsid w:val="00A42601"/>
    <w:rsid w:val="00A43AE7"/>
    <w:rsid w:val="00A44C2C"/>
    <w:rsid w:val="00A45A07"/>
    <w:rsid w:val="00A478ED"/>
    <w:rsid w:val="00A51B4F"/>
    <w:rsid w:val="00A53082"/>
    <w:rsid w:val="00A575D6"/>
    <w:rsid w:val="00A62FBB"/>
    <w:rsid w:val="00A7121A"/>
    <w:rsid w:val="00A74A74"/>
    <w:rsid w:val="00A7756D"/>
    <w:rsid w:val="00A807D8"/>
    <w:rsid w:val="00A811E3"/>
    <w:rsid w:val="00A85C74"/>
    <w:rsid w:val="00A85CB0"/>
    <w:rsid w:val="00A9232D"/>
    <w:rsid w:val="00A967BC"/>
    <w:rsid w:val="00A96AA9"/>
    <w:rsid w:val="00A96BF4"/>
    <w:rsid w:val="00A97EC1"/>
    <w:rsid w:val="00AA0A0E"/>
    <w:rsid w:val="00AA0B3B"/>
    <w:rsid w:val="00AA2B31"/>
    <w:rsid w:val="00AA5945"/>
    <w:rsid w:val="00AB1AB8"/>
    <w:rsid w:val="00AB5AFC"/>
    <w:rsid w:val="00AC0924"/>
    <w:rsid w:val="00AC18E6"/>
    <w:rsid w:val="00AC71D2"/>
    <w:rsid w:val="00AC7525"/>
    <w:rsid w:val="00AD027F"/>
    <w:rsid w:val="00AD1127"/>
    <w:rsid w:val="00AD2924"/>
    <w:rsid w:val="00AD37DE"/>
    <w:rsid w:val="00AD383A"/>
    <w:rsid w:val="00AD3B62"/>
    <w:rsid w:val="00AD6E3F"/>
    <w:rsid w:val="00AD7EB8"/>
    <w:rsid w:val="00AE008F"/>
    <w:rsid w:val="00AE0555"/>
    <w:rsid w:val="00AE2FF6"/>
    <w:rsid w:val="00AE6C13"/>
    <w:rsid w:val="00AE765A"/>
    <w:rsid w:val="00AF0FF7"/>
    <w:rsid w:val="00AF236B"/>
    <w:rsid w:val="00AF4A16"/>
    <w:rsid w:val="00AF4F2C"/>
    <w:rsid w:val="00AF6844"/>
    <w:rsid w:val="00AF7208"/>
    <w:rsid w:val="00AF7FE2"/>
    <w:rsid w:val="00B0006E"/>
    <w:rsid w:val="00B01DB4"/>
    <w:rsid w:val="00B05872"/>
    <w:rsid w:val="00B05934"/>
    <w:rsid w:val="00B069C4"/>
    <w:rsid w:val="00B1047A"/>
    <w:rsid w:val="00B11B8C"/>
    <w:rsid w:val="00B11BC4"/>
    <w:rsid w:val="00B11ECA"/>
    <w:rsid w:val="00B11FB3"/>
    <w:rsid w:val="00B12AE0"/>
    <w:rsid w:val="00B15539"/>
    <w:rsid w:val="00B16200"/>
    <w:rsid w:val="00B17021"/>
    <w:rsid w:val="00B20619"/>
    <w:rsid w:val="00B22F30"/>
    <w:rsid w:val="00B23321"/>
    <w:rsid w:val="00B23DEB"/>
    <w:rsid w:val="00B2477C"/>
    <w:rsid w:val="00B271F2"/>
    <w:rsid w:val="00B316EE"/>
    <w:rsid w:val="00B3258F"/>
    <w:rsid w:val="00B33BD6"/>
    <w:rsid w:val="00B33FFC"/>
    <w:rsid w:val="00B354E5"/>
    <w:rsid w:val="00B3786C"/>
    <w:rsid w:val="00B42B53"/>
    <w:rsid w:val="00B4496D"/>
    <w:rsid w:val="00B52C0C"/>
    <w:rsid w:val="00B56CA9"/>
    <w:rsid w:val="00B609E5"/>
    <w:rsid w:val="00B61F25"/>
    <w:rsid w:val="00B70E99"/>
    <w:rsid w:val="00B71692"/>
    <w:rsid w:val="00B723E2"/>
    <w:rsid w:val="00B738C5"/>
    <w:rsid w:val="00B73A87"/>
    <w:rsid w:val="00B80CA6"/>
    <w:rsid w:val="00B81BF8"/>
    <w:rsid w:val="00B82062"/>
    <w:rsid w:val="00B832D7"/>
    <w:rsid w:val="00B8336A"/>
    <w:rsid w:val="00B839DD"/>
    <w:rsid w:val="00B8729D"/>
    <w:rsid w:val="00B90EB8"/>
    <w:rsid w:val="00B96B22"/>
    <w:rsid w:val="00BA155C"/>
    <w:rsid w:val="00BA186E"/>
    <w:rsid w:val="00BA2E1F"/>
    <w:rsid w:val="00BB2CBA"/>
    <w:rsid w:val="00BB651F"/>
    <w:rsid w:val="00BB6BAD"/>
    <w:rsid w:val="00BB77F6"/>
    <w:rsid w:val="00BC1EB9"/>
    <w:rsid w:val="00BC2EEF"/>
    <w:rsid w:val="00BC3982"/>
    <w:rsid w:val="00BC6D2A"/>
    <w:rsid w:val="00BC78C0"/>
    <w:rsid w:val="00BC78F7"/>
    <w:rsid w:val="00BD055F"/>
    <w:rsid w:val="00BD210F"/>
    <w:rsid w:val="00BD4BDE"/>
    <w:rsid w:val="00BD6BA3"/>
    <w:rsid w:val="00BD722E"/>
    <w:rsid w:val="00BE3039"/>
    <w:rsid w:val="00BE4C96"/>
    <w:rsid w:val="00BF1FB1"/>
    <w:rsid w:val="00BF60AC"/>
    <w:rsid w:val="00BF6C84"/>
    <w:rsid w:val="00BF7617"/>
    <w:rsid w:val="00C00AE6"/>
    <w:rsid w:val="00C01E8D"/>
    <w:rsid w:val="00C022B6"/>
    <w:rsid w:val="00C053D3"/>
    <w:rsid w:val="00C05D41"/>
    <w:rsid w:val="00C05F45"/>
    <w:rsid w:val="00C070C7"/>
    <w:rsid w:val="00C102E8"/>
    <w:rsid w:val="00C11420"/>
    <w:rsid w:val="00C1248F"/>
    <w:rsid w:val="00C15714"/>
    <w:rsid w:val="00C237EF"/>
    <w:rsid w:val="00C23C12"/>
    <w:rsid w:val="00C24424"/>
    <w:rsid w:val="00C24A1A"/>
    <w:rsid w:val="00C24D4E"/>
    <w:rsid w:val="00C27345"/>
    <w:rsid w:val="00C27A00"/>
    <w:rsid w:val="00C3461E"/>
    <w:rsid w:val="00C34E4D"/>
    <w:rsid w:val="00C3696A"/>
    <w:rsid w:val="00C411E4"/>
    <w:rsid w:val="00C425B6"/>
    <w:rsid w:val="00C4322B"/>
    <w:rsid w:val="00C4375A"/>
    <w:rsid w:val="00C43C50"/>
    <w:rsid w:val="00C43C97"/>
    <w:rsid w:val="00C45441"/>
    <w:rsid w:val="00C458C8"/>
    <w:rsid w:val="00C46C0A"/>
    <w:rsid w:val="00C57D1B"/>
    <w:rsid w:val="00C61BE3"/>
    <w:rsid w:val="00C6649D"/>
    <w:rsid w:val="00C66695"/>
    <w:rsid w:val="00C71FD0"/>
    <w:rsid w:val="00C72E3A"/>
    <w:rsid w:val="00C75E7F"/>
    <w:rsid w:val="00C82446"/>
    <w:rsid w:val="00C82FF6"/>
    <w:rsid w:val="00C8377B"/>
    <w:rsid w:val="00C86303"/>
    <w:rsid w:val="00C864AA"/>
    <w:rsid w:val="00C8791D"/>
    <w:rsid w:val="00C93D40"/>
    <w:rsid w:val="00C95277"/>
    <w:rsid w:val="00C96642"/>
    <w:rsid w:val="00C970DC"/>
    <w:rsid w:val="00CA1169"/>
    <w:rsid w:val="00CA33C2"/>
    <w:rsid w:val="00CA4E5A"/>
    <w:rsid w:val="00CA6D20"/>
    <w:rsid w:val="00CA795F"/>
    <w:rsid w:val="00CB0319"/>
    <w:rsid w:val="00CB320F"/>
    <w:rsid w:val="00CB39FD"/>
    <w:rsid w:val="00CB47C9"/>
    <w:rsid w:val="00CB4E58"/>
    <w:rsid w:val="00CB6EF1"/>
    <w:rsid w:val="00CB76E4"/>
    <w:rsid w:val="00CC1499"/>
    <w:rsid w:val="00CC248A"/>
    <w:rsid w:val="00CC2C0D"/>
    <w:rsid w:val="00CD1FDB"/>
    <w:rsid w:val="00CD3AF6"/>
    <w:rsid w:val="00CD3D98"/>
    <w:rsid w:val="00CD4480"/>
    <w:rsid w:val="00CD5A93"/>
    <w:rsid w:val="00CD5C6E"/>
    <w:rsid w:val="00CD72BE"/>
    <w:rsid w:val="00CE0786"/>
    <w:rsid w:val="00CE3FF4"/>
    <w:rsid w:val="00CE558A"/>
    <w:rsid w:val="00CE5F1A"/>
    <w:rsid w:val="00CE7081"/>
    <w:rsid w:val="00CE733E"/>
    <w:rsid w:val="00CE7819"/>
    <w:rsid w:val="00CF019A"/>
    <w:rsid w:val="00CF0788"/>
    <w:rsid w:val="00CF4E8B"/>
    <w:rsid w:val="00D02288"/>
    <w:rsid w:val="00D05A60"/>
    <w:rsid w:val="00D06111"/>
    <w:rsid w:val="00D0708F"/>
    <w:rsid w:val="00D12C88"/>
    <w:rsid w:val="00D16B4B"/>
    <w:rsid w:val="00D16C91"/>
    <w:rsid w:val="00D17736"/>
    <w:rsid w:val="00D207FF"/>
    <w:rsid w:val="00D219CD"/>
    <w:rsid w:val="00D233BC"/>
    <w:rsid w:val="00D259D2"/>
    <w:rsid w:val="00D25E9E"/>
    <w:rsid w:val="00D2757D"/>
    <w:rsid w:val="00D27F2C"/>
    <w:rsid w:val="00D31D0D"/>
    <w:rsid w:val="00D3321D"/>
    <w:rsid w:val="00D34A2A"/>
    <w:rsid w:val="00D34DAB"/>
    <w:rsid w:val="00D375A6"/>
    <w:rsid w:val="00D46B1A"/>
    <w:rsid w:val="00D47FE6"/>
    <w:rsid w:val="00D50939"/>
    <w:rsid w:val="00D512B0"/>
    <w:rsid w:val="00D60827"/>
    <w:rsid w:val="00D62706"/>
    <w:rsid w:val="00D627CE"/>
    <w:rsid w:val="00D63208"/>
    <w:rsid w:val="00D634CF"/>
    <w:rsid w:val="00D647D5"/>
    <w:rsid w:val="00D64E17"/>
    <w:rsid w:val="00D65DE8"/>
    <w:rsid w:val="00D720A3"/>
    <w:rsid w:val="00D75EC3"/>
    <w:rsid w:val="00D81D76"/>
    <w:rsid w:val="00D82EA2"/>
    <w:rsid w:val="00D83796"/>
    <w:rsid w:val="00D85FBF"/>
    <w:rsid w:val="00D908FA"/>
    <w:rsid w:val="00D93856"/>
    <w:rsid w:val="00D93A39"/>
    <w:rsid w:val="00D96046"/>
    <w:rsid w:val="00D967BF"/>
    <w:rsid w:val="00D96AC0"/>
    <w:rsid w:val="00D975FB"/>
    <w:rsid w:val="00D97EAF"/>
    <w:rsid w:val="00DA1994"/>
    <w:rsid w:val="00DA1DBA"/>
    <w:rsid w:val="00DA40E8"/>
    <w:rsid w:val="00DA5B18"/>
    <w:rsid w:val="00DB0295"/>
    <w:rsid w:val="00DB721D"/>
    <w:rsid w:val="00DC176E"/>
    <w:rsid w:val="00DC205F"/>
    <w:rsid w:val="00DC2D52"/>
    <w:rsid w:val="00DC3FEA"/>
    <w:rsid w:val="00DC43CD"/>
    <w:rsid w:val="00DC561D"/>
    <w:rsid w:val="00DC6715"/>
    <w:rsid w:val="00DC794C"/>
    <w:rsid w:val="00DC7A65"/>
    <w:rsid w:val="00DD2261"/>
    <w:rsid w:val="00DD4C62"/>
    <w:rsid w:val="00DD556B"/>
    <w:rsid w:val="00DD56DB"/>
    <w:rsid w:val="00DE0ED4"/>
    <w:rsid w:val="00DE106C"/>
    <w:rsid w:val="00DE113D"/>
    <w:rsid w:val="00DE7B66"/>
    <w:rsid w:val="00DF145B"/>
    <w:rsid w:val="00DF16B4"/>
    <w:rsid w:val="00DF1CB1"/>
    <w:rsid w:val="00DF1F10"/>
    <w:rsid w:val="00DF3B83"/>
    <w:rsid w:val="00DF45D8"/>
    <w:rsid w:val="00DF46F6"/>
    <w:rsid w:val="00DF558D"/>
    <w:rsid w:val="00DF5856"/>
    <w:rsid w:val="00E01311"/>
    <w:rsid w:val="00E042BA"/>
    <w:rsid w:val="00E04562"/>
    <w:rsid w:val="00E05057"/>
    <w:rsid w:val="00E05514"/>
    <w:rsid w:val="00E0681B"/>
    <w:rsid w:val="00E07D8F"/>
    <w:rsid w:val="00E1181C"/>
    <w:rsid w:val="00E11AAC"/>
    <w:rsid w:val="00E12E82"/>
    <w:rsid w:val="00E206ED"/>
    <w:rsid w:val="00E21148"/>
    <w:rsid w:val="00E21A4A"/>
    <w:rsid w:val="00E25323"/>
    <w:rsid w:val="00E25720"/>
    <w:rsid w:val="00E272F0"/>
    <w:rsid w:val="00E377C5"/>
    <w:rsid w:val="00E46122"/>
    <w:rsid w:val="00E50343"/>
    <w:rsid w:val="00E54371"/>
    <w:rsid w:val="00E54590"/>
    <w:rsid w:val="00E5462C"/>
    <w:rsid w:val="00E54D7B"/>
    <w:rsid w:val="00E56352"/>
    <w:rsid w:val="00E56780"/>
    <w:rsid w:val="00E56E4B"/>
    <w:rsid w:val="00E608EB"/>
    <w:rsid w:val="00E62893"/>
    <w:rsid w:val="00E64516"/>
    <w:rsid w:val="00E64965"/>
    <w:rsid w:val="00E65441"/>
    <w:rsid w:val="00E65F37"/>
    <w:rsid w:val="00E667DE"/>
    <w:rsid w:val="00E66D2B"/>
    <w:rsid w:val="00E70333"/>
    <w:rsid w:val="00E70B02"/>
    <w:rsid w:val="00E75F77"/>
    <w:rsid w:val="00E80D98"/>
    <w:rsid w:val="00E81988"/>
    <w:rsid w:val="00E83ACB"/>
    <w:rsid w:val="00E86888"/>
    <w:rsid w:val="00E9048F"/>
    <w:rsid w:val="00E90F97"/>
    <w:rsid w:val="00E93D9D"/>
    <w:rsid w:val="00E95911"/>
    <w:rsid w:val="00EA287C"/>
    <w:rsid w:val="00EA2F7A"/>
    <w:rsid w:val="00EA56AB"/>
    <w:rsid w:val="00EB0784"/>
    <w:rsid w:val="00EB0BB2"/>
    <w:rsid w:val="00EB2AF1"/>
    <w:rsid w:val="00EB54B7"/>
    <w:rsid w:val="00EB78A0"/>
    <w:rsid w:val="00EC2642"/>
    <w:rsid w:val="00EC2C12"/>
    <w:rsid w:val="00EC486D"/>
    <w:rsid w:val="00EC609A"/>
    <w:rsid w:val="00EC7AC7"/>
    <w:rsid w:val="00ED0C9A"/>
    <w:rsid w:val="00ED2D62"/>
    <w:rsid w:val="00EE4BD0"/>
    <w:rsid w:val="00EE5670"/>
    <w:rsid w:val="00EE67E1"/>
    <w:rsid w:val="00EF1701"/>
    <w:rsid w:val="00EF2F84"/>
    <w:rsid w:val="00EF65F1"/>
    <w:rsid w:val="00EF69D8"/>
    <w:rsid w:val="00F03488"/>
    <w:rsid w:val="00F042AE"/>
    <w:rsid w:val="00F0707F"/>
    <w:rsid w:val="00F07345"/>
    <w:rsid w:val="00F10777"/>
    <w:rsid w:val="00F1206E"/>
    <w:rsid w:val="00F13630"/>
    <w:rsid w:val="00F1436B"/>
    <w:rsid w:val="00F14685"/>
    <w:rsid w:val="00F14C70"/>
    <w:rsid w:val="00F158B9"/>
    <w:rsid w:val="00F168B7"/>
    <w:rsid w:val="00F22539"/>
    <w:rsid w:val="00F23E39"/>
    <w:rsid w:val="00F26E00"/>
    <w:rsid w:val="00F31685"/>
    <w:rsid w:val="00F356E5"/>
    <w:rsid w:val="00F3587E"/>
    <w:rsid w:val="00F36194"/>
    <w:rsid w:val="00F44265"/>
    <w:rsid w:val="00F45AF2"/>
    <w:rsid w:val="00F47542"/>
    <w:rsid w:val="00F55C4A"/>
    <w:rsid w:val="00F56237"/>
    <w:rsid w:val="00F608D7"/>
    <w:rsid w:val="00F6170C"/>
    <w:rsid w:val="00F619ED"/>
    <w:rsid w:val="00F64016"/>
    <w:rsid w:val="00F64870"/>
    <w:rsid w:val="00F6569F"/>
    <w:rsid w:val="00F65BCE"/>
    <w:rsid w:val="00F664B0"/>
    <w:rsid w:val="00F66CBE"/>
    <w:rsid w:val="00F7058A"/>
    <w:rsid w:val="00F72B08"/>
    <w:rsid w:val="00F7649E"/>
    <w:rsid w:val="00F77DC6"/>
    <w:rsid w:val="00F80BC7"/>
    <w:rsid w:val="00F839CC"/>
    <w:rsid w:val="00F84877"/>
    <w:rsid w:val="00F8659E"/>
    <w:rsid w:val="00F90D32"/>
    <w:rsid w:val="00F94C76"/>
    <w:rsid w:val="00F95FCC"/>
    <w:rsid w:val="00FA0A62"/>
    <w:rsid w:val="00FA1199"/>
    <w:rsid w:val="00FA42AF"/>
    <w:rsid w:val="00FA4560"/>
    <w:rsid w:val="00FA5815"/>
    <w:rsid w:val="00FA5B3E"/>
    <w:rsid w:val="00FA5C2E"/>
    <w:rsid w:val="00FA6DF6"/>
    <w:rsid w:val="00FB59AC"/>
    <w:rsid w:val="00FB6A6A"/>
    <w:rsid w:val="00FB7A65"/>
    <w:rsid w:val="00FC13BF"/>
    <w:rsid w:val="00FC1F95"/>
    <w:rsid w:val="00FC2079"/>
    <w:rsid w:val="00FC2C10"/>
    <w:rsid w:val="00FC4761"/>
    <w:rsid w:val="00FC65CA"/>
    <w:rsid w:val="00FD0FC9"/>
    <w:rsid w:val="00FD4046"/>
    <w:rsid w:val="00FD6321"/>
    <w:rsid w:val="00FD6B49"/>
    <w:rsid w:val="00FD771E"/>
    <w:rsid w:val="00FD7A0F"/>
    <w:rsid w:val="00FE3077"/>
    <w:rsid w:val="00FE41C5"/>
    <w:rsid w:val="00FE61CF"/>
    <w:rsid w:val="00FF1088"/>
    <w:rsid w:val="00FF2FF2"/>
    <w:rsid w:val="00FF3882"/>
    <w:rsid w:val="00FF7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>
      <o:colormru v:ext="edit" colors="#e8f6fe"/>
    </o:shapedefaults>
    <o:shapelayout v:ext="edit">
      <o:idmap v:ext="edit" data="1"/>
    </o:shapelayout>
  </w:shapeDefaults>
  <w:decimalSymbol w:val="."/>
  <w:listSeparator w:val=","/>
  <w14:docId w14:val="4F355F1E"/>
  <w15:docId w15:val="{A5EFE317-664D-47F6-AE6F-B1C34539C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6B5490"/>
    <w:pPr>
      <w:spacing w:before="120" w:after="120" w:line="360" w:lineRule="auto"/>
    </w:pPr>
    <w:rPr>
      <w:rFonts w:ascii="Arial" w:hAnsi="Arial" w:cs="Tahoma"/>
      <w:sz w:val="28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9D7EEA"/>
    <w:pPr>
      <w:keepNext/>
      <w:keepLines/>
      <w:outlineLvl w:val="0"/>
    </w:pPr>
    <w:rPr>
      <w:rFonts w:cs="Times New Roman"/>
      <w:bCs/>
      <w:color w:val="002664" w:themeColor="text2"/>
      <w:sz w:val="56"/>
      <w:szCs w:val="28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9D7EEA"/>
    <w:pPr>
      <w:keepNext/>
      <w:keepLines/>
      <w:spacing w:before="600"/>
      <w:outlineLvl w:val="1"/>
    </w:pPr>
    <w:rPr>
      <w:rFonts w:cs="Times New Roman"/>
      <w:bCs/>
      <w:color w:val="002664" w:themeColor="text2"/>
      <w:sz w:val="46"/>
      <w:szCs w:val="26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9D7EEA"/>
    <w:pPr>
      <w:keepNext/>
      <w:spacing w:before="600"/>
      <w:outlineLvl w:val="2"/>
    </w:pPr>
    <w:rPr>
      <w:rFonts w:cs="Times New Roman"/>
      <w:bCs/>
      <w:color w:val="002664" w:themeColor="text2"/>
      <w:sz w:val="32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388B"/>
    <w:pPr>
      <w:keepNext/>
      <w:keepLines/>
      <w:spacing w:before="40" w:after="0"/>
      <w:outlineLvl w:val="3"/>
    </w:pPr>
    <w:rPr>
      <w:rFonts w:ascii="Public Sans SemiBold" w:eastAsiaTheme="majorEastAsia" w:hAnsi="Public Sans SemiBold" w:cstheme="majorBidi"/>
      <w:iCs/>
      <w:color w:val="002664" w:themeColor="text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9D7EEA"/>
    <w:rPr>
      <w:rFonts w:ascii="Arial" w:hAnsi="Arial"/>
      <w:bCs/>
      <w:color w:val="002664" w:themeColor="text2"/>
      <w:sz w:val="56"/>
      <w:szCs w:val="28"/>
      <w:lang w:val="x-none" w:eastAsia="x-none"/>
    </w:rPr>
  </w:style>
  <w:style w:type="character" w:customStyle="1" w:styleId="Heading2Char">
    <w:name w:val="Heading 2 Char"/>
    <w:link w:val="Heading2"/>
    <w:uiPriority w:val="9"/>
    <w:rsid w:val="009D7EEA"/>
    <w:rPr>
      <w:rFonts w:ascii="Arial" w:hAnsi="Arial"/>
      <w:bCs/>
      <w:color w:val="002664" w:themeColor="text2"/>
      <w:sz w:val="46"/>
      <w:szCs w:val="26"/>
      <w:lang w:val="x-none" w:eastAsia="x-none"/>
    </w:rPr>
  </w:style>
  <w:style w:type="character" w:styleId="Strong">
    <w:name w:val="Strong"/>
    <w:uiPriority w:val="22"/>
    <w:qFormat/>
    <w:rsid w:val="009D7EEA"/>
    <w:rPr>
      <w:rFonts w:ascii="Arial" w:hAnsi="Arial"/>
      <w:b/>
      <w:bCs/>
      <w:color w:val="000000" w:themeColor="text1"/>
      <w:sz w:val="28"/>
    </w:rPr>
  </w:style>
  <w:style w:type="paragraph" w:customStyle="1" w:styleId="captions">
    <w:name w:val="captions"/>
    <w:basedOn w:val="Normal"/>
    <w:qFormat/>
    <w:rsid w:val="007141F0"/>
    <w:rPr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41F0"/>
    <w:pPr>
      <w:spacing w:before="0" w:after="0" w:line="240" w:lineRule="auto"/>
    </w:pPr>
    <w:rPr>
      <w:rFonts w:ascii="Tahoma" w:hAnsi="Tahoma" w:cs="Times New Roman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141F0"/>
    <w:rPr>
      <w:rFonts w:ascii="Tahoma" w:hAnsi="Tahoma" w:cs="Tahoma"/>
      <w:sz w:val="16"/>
      <w:szCs w:val="16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90F97"/>
    <w:rPr>
      <w:rFonts w:ascii="Tahoma" w:hAnsi="Tahoma" w:cs="Times New Roman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E90F97"/>
    <w:rPr>
      <w:rFonts w:ascii="Tahoma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unhideWhenUsed/>
    <w:rsid w:val="009D7EEA"/>
    <w:rPr>
      <w:rFonts w:ascii="Arial" w:hAnsi="Arial"/>
      <w:b/>
      <w:color w:val="002664" w:themeColor="text2"/>
      <w:sz w:val="28"/>
      <w:u w:val="single"/>
    </w:rPr>
  </w:style>
  <w:style w:type="character" w:customStyle="1" w:styleId="IntenseEmphasis1">
    <w:name w:val="Intense Emphasis1"/>
    <w:uiPriority w:val="21"/>
    <w:qFormat/>
    <w:rsid w:val="00941718"/>
    <w:rPr>
      <w:b/>
      <w:bCs/>
      <w:i/>
      <w:iCs/>
      <w:color w:val="4F81BD"/>
    </w:rPr>
  </w:style>
  <w:style w:type="paragraph" w:styleId="TOCHeading">
    <w:name w:val="TOC Heading"/>
    <w:basedOn w:val="Heading2"/>
    <w:next w:val="Normal"/>
    <w:uiPriority w:val="39"/>
    <w:unhideWhenUsed/>
    <w:qFormat/>
    <w:rsid w:val="009D7EEA"/>
  </w:style>
  <w:style w:type="paragraph" w:customStyle="1" w:styleId="Pa1">
    <w:name w:val="Pa1"/>
    <w:basedOn w:val="Normal"/>
    <w:next w:val="Normal"/>
    <w:uiPriority w:val="99"/>
    <w:rsid w:val="009E592B"/>
    <w:pPr>
      <w:autoSpaceDE w:val="0"/>
      <w:autoSpaceDN w:val="0"/>
      <w:adjustRightInd w:val="0"/>
      <w:spacing w:before="0" w:after="0" w:line="201" w:lineRule="atLeast"/>
    </w:pPr>
    <w:rPr>
      <w:rFonts w:ascii="Gotham Medium" w:hAnsi="Gotham Medium" w:cs="Times New Roman"/>
      <w:sz w:val="24"/>
      <w:szCs w:val="24"/>
      <w:lang w:eastAsia="en-AU"/>
    </w:rPr>
  </w:style>
  <w:style w:type="character" w:customStyle="1" w:styleId="A1">
    <w:name w:val="A1"/>
    <w:uiPriority w:val="99"/>
    <w:rsid w:val="006355FB"/>
    <w:rPr>
      <w:rFonts w:cs="Gotham Medium"/>
      <w:color w:val="E31736"/>
      <w:sz w:val="42"/>
      <w:szCs w:val="42"/>
    </w:rPr>
  </w:style>
  <w:style w:type="character" w:customStyle="1" w:styleId="Heading3Char">
    <w:name w:val="Heading 3 Char"/>
    <w:link w:val="Heading3"/>
    <w:uiPriority w:val="9"/>
    <w:rsid w:val="009D7EEA"/>
    <w:rPr>
      <w:rFonts w:ascii="Arial" w:hAnsi="Arial"/>
      <w:bCs/>
      <w:color w:val="002664" w:themeColor="text2"/>
      <w:sz w:val="32"/>
      <w:szCs w:val="26"/>
      <w:lang w:eastAsia="en-US"/>
    </w:rPr>
  </w:style>
  <w:style w:type="paragraph" w:styleId="BodyText">
    <w:name w:val="Body Text"/>
    <w:link w:val="BodyTextChar"/>
    <w:uiPriority w:val="99"/>
    <w:rsid w:val="00DC2D52"/>
    <w:pPr>
      <w:spacing w:before="240" w:line="320" w:lineRule="atLeast"/>
      <w:jc w:val="both"/>
    </w:pPr>
    <w:rPr>
      <w:rFonts w:ascii="Times New Roman" w:hAnsi="Times New Roman"/>
      <w:sz w:val="26"/>
    </w:rPr>
  </w:style>
  <w:style w:type="character" w:customStyle="1" w:styleId="BodyTextChar">
    <w:name w:val="Body Text Char"/>
    <w:link w:val="BodyText"/>
    <w:uiPriority w:val="99"/>
    <w:rsid w:val="00DC2D52"/>
    <w:rPr>
      <w:rFonts w:ascii="Times New Roman" w:hAnsi="Times New Roman"/>
      <w:sz w:val="26"/>
      <w:lang w:val="en-AU" w:eastAsia="en-AU" w:bidi="ar-SA"/>
    </w:rPr>
  </w:style>
  <w:style w:type="paragraph" w:customStyle="1" w:styleId="LightList-Accent51">
    <w:name w:val="Light List - Accent 51"/>
    <w:basedOn w:val="Normal"/>
    <w:uiPriority w:val="34"/>
    <w:qFormat/>
    <w:rsid w:val="00C23C12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134CC3"/>
    <w:pPr>
      <w:tabs>
        <w:tab w:val="center" w:pos="4513"/>
        <w:tab w:val="right" w:pos="9026"/>
      </w:tabs>
    </w:pPr>
    <w:rPr>
      <w:rFonts w:cs="Times New Roman"/>
    </w:rPr>
  </w:style>
  <w:style w:type="character" w:customStyle="1" w:styleId="HeaderChar">
    <w:name w:val="Header Char"/>
    <w:link w:val="Header"/>
    <w:uiPriority w:val="99"/>
    <w:rsid w:val="00134CC3"/>
    <w:rPr>
      <w:rFonts w:ascii="Arial" w:hAnsi="Arial" w:cs="Tahoma"/>
      <w:sz w:val="28"/>
      <w:szCs w:val="22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134CC3"/>
    <w:pPr>
      <w:tabs>
        <w:tab w:val="center" w:pos="4513"/>
        <w:tab w:val="right" w:pos="9026"/>
      </w:tabs>
    </w:pPr>
    <w:rPr>
      <w:rFonts w:cs="Times New Roman"/>
      <w:sz w:val="22"/>
    </w:rPr>
  </w:style>
  <w:style w:type="character" w:customStyle="1" w:styleId="FooterChar">
    <w:name w:val="Footer Char"/>
    <w:link w:val="Footer"/>
    <w:uiPriority w:val="99"/>
    <w:rsid w:val="00134CC3"/>
    <w:rPr>
      <w:rFonts w:ascii="Arial" w:hAnsi="Arial" w:cs="Tahoma"/>
      <w:sz w:val="22"/>
      <w:szCs w:val="22"/>
      <w:lang w:val="en-GB" w:eastAsia="en-US"/>
    </w:rPr>
  </w:style>
  <w:style w:type="character" w:styleId="CommentReference">
    <w:name w:val="annotation reference"/>
    <w:uiPriority w:val="99"/>
    <w:semiHidden/>
    <w:unhideWhenUsed/>
    <w:rsid w:val="00E461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46122"/>
    <w:rPr>
      <w:rFonts w:cs="Times New Roman"/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E46122"/>
    <w:rPr>
      <w:rFonts w:ascii="Arial" w:hAnsi="Arial" w:cs="Tahoma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61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46122"/>
    <w:rPr>
      <w:rFonts w:ascii="Arial" w:hAnsi="Arial" w:cs="Tahoma"/>
      <w:b/>
      <w:bCs/>
      <w:lang w:val="en-GB" w:eastAsia="en-US"/>
    </w:rPr>
  </w:style>
  <w:style w:type="paragraph" w:customStyle="1" w:styleId="DarkList-Accent31">
    <w:name w:val="Dark List - Accent 31"/>
    <w:hidden/>
    <w:uiPriority w:val="99"/>
    <w:semiHidden/>
    <w:rsid w:val="000B4D35"/>
    <w:rPr>
      <w:rFonts w:ascii="Arial" w:hAnsi="Arial" w:cs="Tahoma"/>
      <w:sz w:val="28"/>
      <w:szCs w:val="22"/>
      <w:lang w:val="en-GB" w:eastAsia="en-US"/>
    </w:rPr>
  </w:style>
  <w:style w:type="table" w:styleId="TableGrid">
    <w:name w:val="Table Grid"/>
    <w:basedOn w:val="TableNormal"/>
    <w:uiPriority w:val="59"/>
    <w:rsid w:val="007528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uiPriority w:val="99"/>
    <w:semiHidden/>
    <w:unhideWhenUsed/>
    <w:rsid w:val="003C25FD"/>
  </w:style>
  <w:style w:type="paragraph" w:styleId="TOC1">
    <w:name w:val="toc 1"/>
    <w:basedOn w:val="Normal"/>
    <w:next w:val="Normal"/>
    <w:autoRedefine/>
    <w:uiPriority w:val="39"/>
    <w:unhideWhenUsed/>
    <w:rsid w:val="00641BF7"/>
    <w:pPr>
      <w:pBdr>
        <w:bottom w:val="single" w:sz="4" w:space="1" w:color="002664" w:themeColor="text2"/>
        <w:between w:val="single" w:sz="4" w:space="1" w:color="002664" w:themeColor="text2"/>
      </w:pBdr>
      <w:tabs>
        <w:tab w:val="right" w:pos="9016"/>
      </w:tabs>
      <w:spacing w:before="1200" w:after="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785FE2"/>
    <w:pPr>
      <w:spacing w:after="100"/>
      <w:ind w:left="280"/>
    </w:pPr>
  </w:style>
  <w:style w:type="paragraph" w:customStyle="1" w:styleId="Tablespacerrow">
    <w:name w:val="Table spacer row"/>
    <w:basedOn w:val="captions"/>
    <w:qFormat/>
    <w:rsid w:val="00397314"/>
    <w:pPr>
      <w:jc w:val="center"/>
    </w:pPr>
    <w:rPr>
      <w:noProof/>
      <w:sz w:val="8"/>
      <w:lang w:val="en-US"/>
    </w:rPr>
  </w:style>
  <w:style w:type="paragraph" w:styleId="ListParagraph">
    <w:name w:val="List Paragraph"/>
    <w:basedOn w:val="Normal"/>
    <w:uiPriority w:val="34"/>
    <w:qFormat/>
    <w:rsid w:val="006B5490"/>
    <w:pPr>
      <w:numPr>
        <w:numId w:val="18"/>
      </w:numPr>
      <w:spacing w:after="240"/>
      <w:ind w:left="714" w:hanging="357"/>
      <w:contextualSpacing/>
    </w:pPr>
  </w:style>
  <w:style w:type="character" w:styleId="PlaceholderText">
    <w:name w:val="Placeholder Text"/>
    <w:basedOn w:val="DefaultParagraphFont"/>
    <w:uiPriority w:val="99"/>
    <w:semiHidden/>
    <w:rsid w:val="00A2170B"/>
    <w:rPr>
      <w:color w:val="595959" w:themeColor="text1" w:themeTint="A6"/>
    </w:rPr>
  </w:style>
  <w:style w:type="paragraph" w:customStyle="1" w:styleId="Listintroduction">
    <w:name w:val="List introduction"/>
    <w:basedOn w:val="Normal"/>
    <w:qFormat/>
    <w:rsid w:val="009E592B"/>
    <w:pPr>
      <w:spacing w:before="360" w:after="0"/>
    </w:pPr>
  </w:style>
  <w:style w:type="paragraph" w:customStyle="1" w:styleId="Image">
    <w:name w:val="Image"/>
    <w:basedOn w:val="Normal"/>
    <w:qFormat/>
    <w:rsid w:val="00B33BD6"/>
    <w:pPr>
      <w:spacing w:before="1080" w:after="1080"/>
      <w:jc w:val="center"/>
    </w:pPr>
    <w:rPr>
      <w:sz w:val="20"/>
      <w:szCs w:val="20"/>
    </w:rPr>
  </w:style>
  <w:style w:type="paragraph" w:styleId="Subtitle">
    <w:name w:val="Subtitle"/>
    <w:basedOn w:val="Heading2"/>
    <w:next w:val="Normal"/>
    <w:link w:val="SubtitleChar"/>
    <w:uiPriority w:val="11"/>
    <w:qFormat/>
    <w:rsid w:val="00662F7C"/>
    <w:rPr>
      <w:lang w:val="en-AU"/>
    </w:rPr>
  </w:style>
  <w:style w:type="character" w:customStyle="1" w:styleId="SubtitleChar">
    <w:name w:val="Subtitle Char"/>
    <w:basedOn w:val="DefaultParagraphFont"/>
    <w:link w:val="Subtitle"/>
    <w:uiPriority w:val="11"/>
    <w:rsid w:val="00662F7C"/>
    <w:rPr>
      <w:rFonts w:ascii="Arial" w:hAnsi="Arial"/>
      <w:b/>
      <w:bCs/>
      <w:sz w:val="44"/>
      <w:szCs w:val="26"/>
      <w:lang w:eastAsia="x-none"/>
    </w:rPr>
  </w:style>
  <w:style w:type="paragraph" w:customStyle="1" w:styleId="Wordlistterm">
    <w:name w:val="Word list term"/>
    <w:basedOn w:val="Normal"/>
    <w:next w:val="Normal"/>
    <w:qFormat/>
    <w:rsid w:val="009D7EEA"/>
    <w:pPr>
      <w:outlineLvl w:val="2"/>
    </w:pPr>
    <w:rPr>
      <w:b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2388B"/>
    <w:rPr>
      <w:rFonts w:ascii="Public Sans SemiBold" w:eastAsiaTheme="majorEastAsia" w:hAnsi="Public Sans SemiBold" w:cstheme="majorBidi"/>
      <w:iCs/>
      <w:color w:val="002664" w:themeColor="text2"/>
      <w:sz w:val="28"/>
      <w:szCs w:val="22"/>
      <w:lang w:eastAsia="en-US"/>
    </w:rPr>
  </w:style>
  <w:style w:type="table" w:customStyle="1" w:styleId="Style1">
    <w:name w:val="Style1"/>
    <w:basedOn w:val="TableNormal"/>
    <w:uiPriority w:val="99"/>
    <w:rsid w:val="003C7BC8"/>
    <w:tblPr/>
    <w:tblStylePr w:type="firstCol">
      <w:tblPr>
        <w:tblCellMar>
          <w:top w:w="0" w:type="dxa"/>
          <w:left w:w="108" w:type="dxa"/>
          <w:bottom w:w="0" w:type="dxa"/>
          <w:right w:w="284" w:type="dxa"/>
        </w:tblCellMar>
      </w:tblPr>
    </w:tblStylePr>
  </w:style>
  <w:style w:type="character" w:styleId="UnresolvedMention">
    <w:name w:val="Unresolved Mention"/>
    <w:basedOn w:val="DefaultParagraphFont"/>
    <w:uiPriority w:val="99"/>
    <w:rsid w:val="003B26C0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FA42A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AU"/>
    </w:rPr>
  </w:style>
  <w:style w:type="paragraph" w:styleId="Revision">
    <w:name w:val="Revision"/>
    <w:hidden/>
    <w:uiPriority w:val="99"/>
    <w:semiHidden/>
    <w:rsid w:val="00040480"/>
    <w:rPr>
      <w:rFonts w:ascii="Public Sans Light" w:hAnsi="Public Sans Light" w:cs="Tahoma"/>
      <w:sz w:val="28"/>
      <w:szCs w:val="22"/>
      <w:lang w:eastAsia="en-US"/>
    </w:rPr>
  </w:style>
  <w:style w:type="character" w:styleId="Emphasis">
    <w:name w:val="Emphasis"/>
    <w:basedOn w:val="DefaultParagraphFont"/>
    <w:uiPriority w:val="20"/>
    <w:qFormat/>
    <w:rsid w:val="009D7EEA"/>
    <w:rPr>
      <w:rFonts w:ascii="Arial" w:hAnsi="Arial"/>
      <w:b/>
      <w:iCs/>
      <w:color w:val="146CFD"/>
      <w:position w:val="-2"/>
      <w:sz w:val="34"/>
    </w:rPr>
  </w:style>
  <w:style w:type="character" w:styleId="FollowedHyperlink">
    <w:name w:val="FollowedHyperlink"/>
    <w:basedOn w:val="DefaultParagraphFont"/>
    <w:uiPriority w:val="99"/>
    <w:semiHidden/>
    <w:unhideWhenUsed/>
    <w:rsid w:val="00522F4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77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ealth.nsw.gov.au/immunisation/pages/pregnancy-vaccinations.aspx" TargetMode="External"/><Relationship Id="rId13" Type="http://schemas.openxmlformats.org/officeDocument/2006/relationships/hyperlink" Target="https://www.health.nsw.gov.au/pregnancy-vaccinations" TargetMode="Externa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glossaryDocument" Target="glossary/document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microsoft.com/office/2011/relationships/commentsExtended" Target="commentsExtended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comments" Target="comments.xml"/><Relationship Id="rId14" Type="http://schemas.openxmlformats.org/officeDocument/2006/relationships/hyperlink" Target="http://www.informationaccessgroup.co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ahHutchinson\OneDrive%20-%20Information%20Access%20Group\Documents\6210%20-%20NSW%20Health%20-%20Pregnancy%20Vaccinations%20-%20Easy%20Read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A692793B1A24999BD539464E48E6F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28901F-A21B-4CCE-9BC6-A1CE68E5F766}"/>
      </w:docPartPr>
      <w:docPartBody>
        <w:p w:rsidR="006E0685" w:rsidRDefault="008123B0">
          <w:pPr>
            <w:pStyle w:val="2A692793B1A24999BD539464E48E6F7E"/>
          </w:pPr>
          <w:r>
            <w:rPr>
              <w:rStyle w:val="PlaceholderText"/>
              <w:color w:val="FF0000"/>
            </w:rPr>
            <w:t>FORMAT</w:t>
          </w:r>
        </w:p>
      </w:docPartBody>
    </w:docPart>
    <w:docPart>
      <w:docPartPr>
        <w:name w:val="9163988B730946D1A8FF1AB32A3977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200909-8140-4064-BD3E-B049DCC48A78}"/>
      </w:docPartPr>
      <w:docPartBody>
        <w:p w:rsidR="002648E9" w:rsidRDefault="002648E9" w:rsidP="002648E9">
          <w:pPr>
            <w:pStyle w:val="9163988B730946D1A8FF1AB32A3977D5"/>
          </w:pPr>
          <w:r>
            <w:rPr>
              <w:rStyle w:val="PlaceholderText"/>
              <w:color w:val="FF0000"/>
            </w:rPr>
            <w:t>FORMAT</w:t>
          </w:r>
        </w:p>
      </w:docPartBody>
    </w:docPart>
    <w:docPart>
      <w:docPartPr>
        <w:name w:val="304DC9B29FE249959E6667CB1CF74D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5C1580-69B8-41FE-85A3-C9EE0C8F8F16}"/>
      </w:docPartPr>
      <w:docPartBody>
        <w:p w:rsidR="002648E9" w:rsidRDefault="002648E9" w:rsidP="002648E9">
          <w:pPr>
            <w:pStyle w:val="304DC9B29FE249959E6667CB1CF74D3F"/>
          </w:pPr>
          <w:r>
            <w:rPr>
              <w:rStyle w:val="PlaceholderText"/>
              <w:color w:val="FF0000"/>
            </w:rPr>
            <w:t>FORMAT</w:t>
          </w:r>
        </w:p>
      </w:docPartBody>
    </w:docPart>
    <w:docPart>
      <w:docPartPr>
        <w:name w:val="3C25AC77623F46C8AF3DD16AF13717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1947CC-9027-40B8-95B6-E2C0823FDC34}"/>
      </w:docPartPr>
      <w:docPartBody>
        <w:p w:rsidR="002648E9" w:rsidRDefault="002648E9" w:rsidP="002648E9">
          <w:pPr>
            <w:pStyle w:val="3C25AC77623F46C8AF3DD16AF137177F"/>
          </w:pPr>
          <w:r>
            <w:rPr>
              <w:rStyle w:val="PlaceholderText"/>
              <w:color w:val="FF0000"/>
            </w:rPr>
            <w:t>FORMAT</w:t>
          </w:r>
        </w:p>
      </w:docPartBody>
    </w:docPart>
    <w:docPart>
      <w:docPartPr>
        <w:name w:val="CE69AB20123E403489082CDBFBE67D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B53290-D30F-4073-9200-C7A953E2419D}"/>
      </w:docPartPr>
      <w:docPartBody>
        <w:p w:rsidR="002648E9" w:rsidRDefault="002648E9" w:rsidP="002648E9">
          <w:pPr>
            <w:pStyle w:val="CE69AB20123E403489082CDBFBE67D2A"/>
          </w:pPr>
          <w:r>
            <w:rPr>
              <w:rStyle w:val="PlaceholderText"/>
              <w:color w:val="FF0000"/>
            </w:rPr>
            <w:t>FORMAT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ublic Sans Light">
    <w:altName w:val="Calibri"/>
    <w:panose1 w:val="00000000000000000000"/>
    <w:charset w:val="00"/>
    <w:family w:val="auto"/>
    <w:pitch w:val="variable"/>
    <w:sig w:usb0="A00000FF" w:usb1="4000205B" w:usb2="00000000" w:usb3="00000000" w:csb0="000001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ublic Sans SemiBold">
    <w:altName w:val="Calibri"/>
    <w:panose1 w:val="00000000000000000000"/>
    <w:charset w:val="00"/>
    <w:family w:val="auto"/>
    <w:pitch w:val="variable"/>
    <w:sig w:usb0="A00000FF" w:usb1="4000205B" w:usb2="00000000" w:usb3="00000000" w:csb0="00000193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Gotham Medium">
    <w:panose1 w:val="00000000000000000000"/>
    <w:charset w:val="00"/>
    <w:family w:val="modern"/>
    <w:notTrueType/>
    <w:pitch w:val="variable"/>
    <w:sig w:usb0="A00002FF" w:usb1="4000005B" w:usb2="00000000" w:usb3="00000000" w:csb0="0000009F" w:csb1="00000000"/>
  </w:font>
  <w:font w:name="Public Sans Medium">
    <w:altName w:val="Calibri"/>
    <w:panose1 w:val="00000000000000000000"/>
    <w:charset w:val="00"/>
    <w:family w:val="auto"/>
    <w:pitch w:val="variable"/>
    <w:sig w:usb0="A00000FF" w:usb1="4000205B" w:usb2="00000000" w:usb3="00000000" w:csb0="000001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23B0"/>
    <w:rsid w:val="000F3ACE"/>
    <w:rsid w:val="00166753"/>
    <w:rsid w:val="002648E9"/>
    <w:rsid w:val="00286D50"/>
    <w:rsid w:val="002C218F"/>
    <w:rsid w:val="00331D38"/>
    <w:rsid w:val="00455051"/>
    <w:rsid w:val="004705DE"/>
    <w:rsid w:val="0050433E"/>
    <w:rsid w:val="006E0685"/>
    <w:rsid w:val="007872FA"/>
    <w:rsid w:val="008123B0"/>
    <w:rsid w:val="00A00C6D"/>
    <w:rsid w:val="00BD6097"/>
    <w:rsid w:val="00C452EE"/>
    <w:rsid w:val="00CA1169"/>
    <w:rsid w:val="00E70B02"/>
    <w:rsid w:val="00FB5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648E9"/>
    <w:rPr>
      <w:color w:val="595959" w:themeColor="text1" w:themeTint="A6"/>
    </w:rPr>
  </w:style>
  <w:style w:type="paragraph" w:customStyle="1" w:styleId="2A692793B1A24999BD539464E48E6F7E">
    <w:name w:val="2A692793B1A24999BD539464E48E6F7E"/>
  </w:style>
  <w:style w:type="paragraph" w:customStyle="1" w:styleId="9163988B730946D1A8FF1AB32A3977D5">
    <w:name w:val="9163988B730946D1A8FF1AB32A3977D5"/>
    <w:rsid w:val="002648E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04DC9B29FE249959E6667CB1CF74D3F">
    <w:name w:val="304DC9B29FE249959E6667CB1CF74D3F"/>
    <w:rsid w:val="002648E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C25AC77623F46C8AF3DD16AF137177F">
    <w:name w:val="3C25AC77623F46C8AF3DD16AF137177F"/>
    <w:rsid w:val="002648E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E69AB20123E403489082CDBFBE67D2A">
    <w:name w:val="CE69AB20123E403489082CDBFBE67D2A"/>
    <w:rsid w:val="002648E9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NSW Government">
      <a:dk1>
        <a:sysClr val="windowText" lastClr="000000"/>
      </a:dk1>
      <a:lt1>
        <a:sysClr val="window" lastClr="FFFFFF"/>
      </a:lt1>
      <a:dk2>
        <a:srgbClr val="002664"/>
      </a:dk2>
      <a:lt2>
        <a:srgbClr val="FFFFFF"/>
      </a:lt2>
      <a:accent1>
        <a:srgbClr val="22272B"/>
      </a:accent1>
      <a:accent2>
        <a:srgbClr val="630019"/>
      </a:accent2>
      <a:accent3>
        <a:srgbClr val="146CFD"/>
      </a:accent3>
      <a:accent4>
        <a:srgbClr val="495054"/>
      </a:accent4>
      <a:accent5>
        <a:srgbClr val="8CE0FF"/>
      </a:accent5>
      <a:accent6>
        <a:srgbClr val="D7153A"/>
      </a:accent6>
      <a:hlink>
        <a:srgbClr val="002664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EABEE3-667F-4FCD-B9EC-869756885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6210 - NSW Health - Pregnancy Vaccinations - Easy Read</Template>
  <TotalTime>79</TotalTime>
  <Pages>10</Pages>
  <Words>896</Words>
  <Characters>5112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Vaccines to protect you and your baby</vt:lpstr>
    </vt:vector>
  </TitlesOfParts>
  <Company>Hewlett-Packard</Company>
  <LinksUpToDate>false</LinksUpToDate>
  <CharactersWithSpaces>5997</CharactersWithSpaces>
  <SharedDoc>false</SharedDoc>
  <HLinks>
    <vt:vector size="6" baseType="variant">
      <vt:variant>
        <vt:i4>2883616</vt:i4>
      </vt:variant>
      <vt:variant>
        <vt:i4>0</vt:i4>
      </vt:variant>
      <vt:variant>
        <vt:i4>0</vt:i4>
      </vt:variant>
      <vt:variant>
        <vt:i4>5</vt:i4>
      </vt:variant>
      <vt:variant>
        <vt:lpwstr>http://www.informationaccessgroup.com/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Vaccines to protect you and your baby</dc:title>
  <dc:creator>NSW Government</dc:creator>
  <cp:lastModifiedBy>Renee de Vlugt</cp:lastModifiedBy>
  <cp:revision>11</cp:revision>
  <cp:lastPrinted>2011-12-12T01:40:00Z</cp:lastPrinted>
  <dcterms:created xsi:type="dcterms:W3CDTF">2025-07-28T00:10:00Z</dcterms:created>
  <dcterms:modified xsi:type="dcterms:W3CDTF">2025-07-30T23:58:00Z</dcterms:modified>
</cp:coreProperties>
</file>